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A8B4C" w14:textId="2A6B6E55" w:rsidR="004A7860" w:rsidRPr="00215038" w:rsidRDefault="00D62FC4" w:rsidP="00D62FC4">
      <w:pPr>
        <w:pStyle w:val="SpecTitle"/>
        <w:outlineLvl w:val="0"/>
      </w:pPr>
      <w:r>
        <w:t>SECTION 07 53 23</w:t>
      </w:r>
      <w:r>
        <w:br/>
        <w:t>ETHYLENE-PROPYLENE-DIENE-MONOMER ROOFING</w:t>
      </w:r>
    </w:p>
    <w:p w14:paraId="15EF9FF8" w14:textId="257A5C34" w:rsidR="00936C86" w:rsidRDefault="00936C86" w:rsidP="00D62FC4">
      <w:pPr>
        <w:pStyle w:val="SpecNote"/>
        <w:outlineLvl w:val="9"/>
      </w:pPr>
    </w:p>
    <w:p w14:paraId="3AEC84C8" w14:textId="77777777" w:rsidR="00FE0DE7" w:rsidRPr="00710D23" w:rsidRDefault="00FE0DE7" w:rsidP="00D62FC4">
      <w:pPr>
        <w:pStyle w:val="SpecNormal"/>
      </w:pPr>
    </w:p>
    <w:p w14:paraId="544A625D" w14:textId="77777777" w:rsidR="00830991" w:rsidRPr="00215038" w:rsidRDefault="00830991" w:rsidP="00936C86">
      <w:pPr>
        <w:pStyle w:val="PART"/>
      </w:pPr>
      <w:r w:rsidRPr="00215038">
        <w:t>GENERAL</w:t>
      </w:r>
    </w:p>
    <w:p w14:paraId="44AC72C2" w14:textId="77777777" w:rsidR="00215C7C" w:rsidRPr="00215038" w:rsidRDefault="00215C7C" w:rsidP="00D62FC4">
      <w:pPr>
        <w:pStyle w:val="ArticleB"/>
        <w:outlineLvl w:val="1"/>
      </w:pPr>
      <w:r w:rsidRPr="00215038">
        <w:t>SUMMARY</w:t>
      </w:r>
    </w:p>
    <w:p w14:paraId="26BB68AD" w14:textId="77777777" w:rsidR="00361BCC" w:rsidRPr="00215038" w:rsidRDefault="00215038" w:rsidP="00936C86">
      <w:pPr>
        <w:pStyle w:val="Level1"/>
      </w:pPr>
      <w:r w:rsidRPr="00215038">
        <w:t>Section Includes:</w:t>
      </w:r>
    </w:p>
    <w:p w14:paraId="7EAB7369" w14:textId="0D16BAC2" w:rsidR="00244E20" w:rsidRPr="00215038" w:rsidRDefault="00215038" w:rsidP="00936C86">
      <w:pPr>
        <w:pStyle w:val="Level2"/>
      </w:pPr>
      <w:r>
        <w:t>Ethylene Propylene Diene Monomer (EPDM) sheet roofing roof deck.</w:t>
      </w:r>
    </w:p>
    <w:p w14:paraId="127776B0" w14:textId="30459F40" w:rsidR="00B72B6E" w:rsidRDefault="004A7860" w:rsidP="00936C86">
      <w:pPr>
        <w:pStyle w:val="Level2"/>
      </w:pPr>
      <w:r w:rsidRPr="00215038">
        <w:t>Fire rated roof system.</w:t>
      </w:r>
    </w:p>
    <w:p w14:paraId="0C10F503" w14:textId="605456E1" w:rsidR="00985C0A" w:rsidRPr="00215038" w:rsidRDefault="00985C0A" w:rsidP="00D62FC4">
      <w:pPr>
        <w:pStyle w:val="ArticleB"/>
        <w:outlineLvl w:val="1"/>
      </w:pPr>
      <w:r w:rsidRPr="00215038">
        <w:t xml:space="preserve">RELATED </w:t>
      </w:r>
      <w:r w:rsidR="0092763F">
        <w:t>WORK</w:t>
      </w:r>
    </w:p>
    <w:p w14:paraId="2EA735DB" w14:textId="4EB44928" w:rsidR="000B2A73" w:rsidRPr="00036DDC" w:rsidRDefault="0092763F" w:rsidP="00D62FC4">
      <w:pPr>
        <w:pStyle w:val="Level1"/>
      </w:pPr>
      <w:r w:rsidRPr="00036DDC">
        <w:t>Section 01 81 13, SUSTAINABLE CONSTRUCTION REQUIREMENTS</w:t>
      </w:r>
      <w:r>
        <w:t>:</w:t>
      </w:r>
      <w:r w:rsidRPr="00036DDC">
        <w:t xml:space="preserve"> </w:t>
      </w:r>
      <w:r w:rsidR="000B2A73" w:rsidRPr="00036DDC">
        <w:t>Non</w:t>
      </w:r>
      <w:r w:rsidR="00215038" w:rsidRPr="00036DDC">
        <w:noBreakHyphen/>
      </w:r>
      <w:r w:rsidR="000B2A73" w:rsidRPr="00036DDC">
        <w:t>Flooring Adhesives and Sealants VOC Limits.</w:t>
      </w:r>
    </w:p>
    <w:p w14:paraId="5BB37973" w14:textId="2CFE2848" w:rsidR="00244E20" w:rsidRDefault="0092763F" w:rsidP="00D62FC4">
      <w:pPr>
        <w:pStyle w:val="Level1"/>
      </w:pPr>
      <w:r w:rsidRPr="00215038">
        <w:t>Section 07 22 00, ROOF AND DECK INSULATION</w:t>
      </w:r>
      <w:r>
        <w:t>:</w:t>
      </w:r>
      <w:r w:rsidRPr="00215038">
        <w:t xml:space="preserve"> </w:t>
      </w:r>
      <w:r w:rsidR="00776FEE" w:rsidRPr="00215038">
        <w:t xml:space="preserve">Substrate Board, Vapor Retarder, </w:t>
      </w:r>
      <w:r w:rsidR="004A7860" w:rsidRPr="00215038">
        <w:t>Roof Insulation</w:t>
      </w:r>
      <w:r w:rsidR="00776FEE" w:rsidRPr="00215038">
        <w:t>, and Cover Board</w:t>
      </w:r>
      <w:r w:rsidR="004A7860" w:rsidRPr="00215038">
        <w:t>.</w:t>
      </w:r>
    </w:p>
    <w:p w14:paraId="2D5C17EA" w14:textId="34FB0026" w:rsidR="002030D6" w:rsidRPr="00215038" w:rsidRDefault="002030D6" w:rsidP="00D62FC4">
      <w:pPr>
        <w:pStyle w:val="Level1"/>
      </w:pPr>
      <w:r>
        <w:t xml:space="preserve">Metal cap flashings, stone copings, </w:t>
      </w:r>
      <w:proofErr w:type="spellStart"/>
      <w:r>
        <w:t>fascias</w:t>
      </w:r>
      <w:proofErr w:type="spellEnd"/>
      <w:r>
        <w:t xml:space="preserve">, and expansion joints: </w:t>
      </w:r>
      <w:r w:rsidRPr="00A87B15">
        <w:t>Section 07 60 00, FLASHING AND SHEET METAL</w:t>
      </w:r>
      <w:r>
        <w:t>.</w:t>
      </w:r>
    </w:p>
    <w:p w14:paraId="0F4713D6" w14:textId="6B9A64D2" w:rsidR="00B01D55" w:rsidRDefault="0092763F" w:rsidP="00D62FC4">
      <w:pPr>
        <w:pStyle w:val="Level1"/>
      </w:pPr>
      <w:r w:rsidRPr="00215038">
        <w:t>Section 09 06 00, SCHEDULE FOR FINISHES</w:t>
      </w:r>
      <w:r>
        <w:t>:</w:t>
      </w:r>
      <w:r w:rsidRPr="00215038">
        <w:t xml:space="preserve"> </w:t>
      </w:r>
      <w:r w:rsidR="00B01D55" w:rsidRPr="00215038">
        <w:t>Roof Membrane Color.</w:t>
      </w:r>
    </w:p>
    <w:p w14:paraId="1D1ABCC2" w14:textId="77777777" w:rsidR="002030D6" w:rsidRPr="00215038" w:rsidRDefault="002030D6" w:rsidP="002030D6">
      <w:pPr>
        <w:pStyle w:val="Level1"/>
        <w:numPr>
          <w:ilvl w:val="0"/>
          <w:numId w:val="0"/>
        </w:numPr>
        <w:ind w:left="720"/>
      </w:pPr>
    </w:p>
    <w:p w14:paraId="34D0B12A" w14:textId="77777777" w:rsidR="004A6E89" w:rsidRPr="00215038" w:rsidRDefault="004A6E89" w:rsidP="00D62FC4">
      <w:pPr>
        <w:pStyle w:val="ArticleB"/>
        <w:outlineLvl w:val="1"/>
      </w:pPr>
      <w:r w:rsidRPr="00215038">
        <w:t>APPLICABLE PUBLICATIONS</w:t>
      </w:r>
    </w:p>
    <w:p w14:paraId="4529697B" w14:textId="77777777" w:rsidR="005825A4" w:rsidRPr="00215038" w:rsidRDefault="005825A4" w:rsidP="00D62FC4">
      <w:pPr>
        <w:pStyle w:val="Level1"/>
      </w:pPr>
      <w:r w:rsidRPr="00215038">
        <w:t>Comply with references to extent specified in this section.</w:t>
      </w:r>
    </w:p>
    <w:p w14:paraId="60C069A0" w14:textId="77777777" w:rsidR="004D2A22" w:rsidRPr="00215038" w:rsidRDefault="004D2A22" w:rsidP="00D62FC4">
      <w:pPr>
        <w:pStyle w:val="Level1"/>
      </w:pPr>
      <w:r w:rsidRPr="00215038">
        <w:t>American National Standards Institute/Single</w:t>
      </w:r>
      <w:r w:rsidR="00215038" w:rsidRPr="00215038">
        <w:noBreakHyphen/>
      </w:r>
      <w:r w:rsidRPr="00215038">
        <w:t>Ply Roofing Institute (ANSI/SPRI)</w:t>
      </w:r>
      <w:r w:rsidR="00215038" w:rsidRPr="00215038">
        <w:t>:</w:t>
      </w:r>
    </w:p>
    <w:p w14:paraId="50A10613" w14:textId="47728C35" w:rsidR="004D2A22" w:rsidRPr="00215038" w:rsidRDefault="004D2A22" w:rsidP="00D62FC4">
      <w:pPr>
        <w:pStyle w:val="Pubs"/>
      </w:pPr>
      <w:r w:rsidRPr="00215038">
        <w:t>FX</w:t>
      </w:r>
      <w:r w:rsidR="00215038" w:rsidRPr="00215038">
        <w:noBreakHyphen/>
      </w:r>
      <w:r w:rsidRPr="00215038">
        <w:t>1</w:t>
      </w:r>
      <w:r w:rsidR="00215038" w:rsidRPr="00215038">
        <w:noBreakHyphen/>
      </w:r>
      <w:r w:rsidR="00327EEA">
        <w:t>16</w:t>
      </w:r>
      <w:r w:rsidR="00626274">
        <w:tab/>
      </w:r>
      <w:r w:rsidRPr="00215038">
        <w:t>Standard Field Test Procedure for Determining the Withdrawal Resistance of Roofing Fasteners.</w:t>
      </w:r>
    </w:p>
    <w:p w14:paraId="4C72F6C5" w14:textId="362019CC" w:rsidR="00FA76FC" w:rsidRPr="00215038" w:rsidRDefault="00FA76FC" w:rsidP="00D62FC4">
      <w:pPr>
        <w:pStyle w:val="Pubs"/>
      </w:pPr>
      <w:r w:rsidRPr="00215038">
        <w:t>RP</w:t>
      </w:r>
      <w:r w:rsidR="00215038" w:rsidRPr="00215038">
        <w:noBreakHyphen/>
      </w:r>
      <w:r w:rsidRPr="00215038">
        <w:t>4 201</w:t>
      </w:r>
      <w:r w:rsidR="00327EEA">
        <w:t>9</w:t>
      </w:r>
      <w:r w:rsidR="00626274">
        <w:tab/>
      </w:r>
      <w:r w:rsidRPr="00215038">
        <w:t>Wind Design Standard for Ballasted Single</w:t>
      </w:r>
      <w:r w:rsidR="00215038" w:rsidRPr="00215038">
        <w:noBreakHyphen/>
      </w:r>
      <w:r w:rsidRPr="00215038">
        <w:t>ply Roofing Systems.</w:t>
      </w:r>
    </w:p>
    <w:p w14:paraId="7171C4AC" w14:textId="77777777" w:rsidR="008D514E" w:rsidRPr="00215038" w:rsidRDefault="008D514E" w:rsidP="00D62FC4">
      <w:pPr>
        <w:pStyle w:val="Level1"/>
      </w:pPr>
      <w:r w:rsidRPr="00215038">
        <w:t>American Society of Civil Engineers/Structural Engineering Institute (ASCE/SEI)</w:t>
      </w:r>
      <w:r w:rsidR="00215038" w:rsidRPr="00215038">
        <w:t>:</w:t>
      </w:r>
    </w:p>
    <w:p w14:paraId="3492E3E9" w14:textId="02E3BA61" w:rsidR="00A90FC0" w:rsidRPr="00215038" w:rsidRDefault="00A90FC0" w:rsidP="00D62FC4">
      <w:pPr>
        <w:pStyle w:val="Pubs"/>
      </w:pPr>
      <w:r w:rsidRPr="00215038">
        <w:t>7</w:t>
      </w:r>
      <w:r w:rsidR="00215038" w:rsidRPr="00215038">
        <w:noBreakHyphen/>
      </w:r>
      <w:r w:rsidRPr="00215038">
        <w:t>1</w:t>
      </w:r>
      <w:r w:rsidR="00327EEA">
        <w:t>6</w:t>
      </w:r>
      <w:r w:rsidR="00626274">
        <w:tab/>
      </w:r>
      <w:r w:rsidRPr="00215038">
        <w:t xml:space="preserve">Minimum Design Loads </w:t>
      </w:r>
      <w:proofErr w:type="gramStart"/>
      <w:r w:rsidRPr="00215038">
        <w:t>For</w:t>
      </w:r>
      <w:proofErr w:type="gramEnd"/>
      <w:r w:rsidRPr="00215038">
        <w:t xml:space="preserve"> Buildings and Other Structures.</w:t>
      </w:r>
    </w:p>
    <w:p w14:paraId="023E2B01" w14:textId="77777777" w:rsidR="001A1497" w:rsidRPr="00215038" w:rsidRDefault="001A1497" w:rsidP="00D62FC4">
      <w:pPr>
        <w:pStyle w:val="Level1"/>
      </w:pPr>
      <w:r w:rsidRPr="00215038">
        <w:t>American Society of Heating, Refrigerating and Air</w:t>
      </w:r>
      <w:r w:rsidR="00215038" w:rsidRPr="00215038">
        <w:noBreakHyphen/>
      </w:r>
      <w:r w:rsidRPr="00215038">
        <w:t>Conditioning Engineers, Inc. (ASHRAE)</w:t>
      </w:r>
      <w:r w:rsidR="00215038" w:rsidRPr="00215038">
        <w:t>:</w:t>
      </w:r>
    </w:p>
    <w:p w14:paraId="2604722C" w14:textId="21A41800" w:rsidR="001A1497" w:rsidRPr="00215038" w:rsidRDefault="001A1497" w:rsidP="00D62FC4">
      <w:pPr>
        <w:pStyle w:val="Pubs"/>
      </w:pPr>
      <w:r w:rsidRPr="00215038">
        <w:t>90.1</w:t>
      </w:r>
      <w:r w:rsidR="00215038" w:rsidRPr="00215038">
        <w:noBreakHyphen/>
      </w:r>
      <w:r w:rsidRPr="00215038">
        <w:t>13</w:t>
      </w:r>
      <w:r w:rsidR="00626274">
        <w:tab/>
      </w:r>
      <w:r w:rsidRPr="00215038">
        <w:t>Energy Standard for Buildings Except Low</w:t>
      </w:r>
      <w:r w:rsidR="00215038" w:rsidRPr="00215038">
        <w:noBreakHyphen/>
      </w:r>
      <w:r w:rsidRPr="00215038">
        <w:t>Rise Residential Buildings.</w:t>
      </w:r>
    </w:p>
    <w:p w14:paraId="139CCD4B" w14:textId="77777777" w:rsidR="00C56974" w:rsidRPr="00215038" w:rsidRDefault="00215038" w:rsidP="00D62FC4">
      <w:pPr>
        <w:pStyle w:val="Level1"/>
      </w:pPr>
      <w:r w:rsidRPr="00215038">
        <w:t>ASTM </w:t>
      </w:r>
      <w:r w:rsidR="00C56974" w:rsidRPr="00215038">
        <w:t>International (ASTM)</w:t>
      </w:r>
      <w:r w:rsidRPr="00215038">
        <w:t>:</w:t>
      </w:r>
    </w:p>
    <w:p w14:paraId="017C6F6C" w14:textId="2156D51A" w:rsidR="00431B0F" w:rsidRPr="00215038" w:rsidRDefault="00B655A6" w:rsidP="00D62FC4">
      <w:pPr>
        <w:pStyle w:val="Pubs"/>
      </w:pPr>
      <w:r w:rsidRPr="00215038">
        <w:t>A276</w:t>
      </w:r>
      <w:r w:rsidR="00C14AB8" w:rsidRPr="00215038">
        <w:t>/A276M</w:t>
      </w:r>
      <w:r w:rsidR="00215038" w:rsidRPr="00215038">
        <w:noBreakHyphen/>
      </w:r>
      <w:r w:rsidR="00C14AB8" w:rsidRPr="00215038">
        <w:t>1</w:t>
      </w:r>
      <w:r w:rsidR="00327EEA">
        <w:t>7</w:t>
      </w:r>
      <w:r w:rsidR="007B6862">
        <w:tab/>
      </w:r>
      <w:r w:rsidRPr="00215038">
        <w:t>Stainless Steel Bars and Shapes.</w:t>
      </w:r>
    </w:p>
    <w:p w14:paraId="1DCB260D" w14:textId="00E2D17E" w:rsidR="00BB6FEA" w:rsidRPr="00215038" w:rsidRDefault="00A033B1" w:rsidP="00D62FC4">
      <w:pPr>
        <w:pStyle w:val="Pubs"/>
      </w:pPr>
      <w:r w:rsidRPr="00215038">
        <w:t>B209</w:t>
      </w:r>
      <w:r w:rsidR="00215038" w:rsidRPr="00215038">
        <w:noBreakHyphen/>
      </w:r>
      <w:r w:rsidRPr="00215038">
        <w:t>14</w:t>
      </w:r>
      <w:r w:rsidR="007B6862">
        <w:tab/>
      </w:r>
      <w:r w:rsidR="00BB6FEA" w:rsidRPr="00215038">
        <w:t>Aluminum and Aluminum</w:t>
      </w:r>
      <w:r w:rsidR="00215038" w:rsidRPr="00215038">
        <w:noBreakHyphen/>
      </w:r>
      <w:r w:rsidR="00BB6FEA" w:rsidRPr="00215038">
        <w:t>Alloy Sheet and Plate.</w:t>
      </w:r>
    </w:p>
    <w:p w14:paraId="157F93D2" w14:textId="0FAA4A44" w:rsidR="0022782D" w:rsidRPr="00215038" w:rsidRDefault="0022782D" w:rsidP="00D62FC4">
      <w:pPr>
        <w:pStyle w:val="Pubs"/>
      </w:pPr>
      <w:r w:rsidRPr="00215038">
        <w:lastRenderedPageBreak/>
        <w:t>B209M</w:t>
      </w:r>
      <w:r w:rsidR="00215038" w:rsidRPr="00215038">
        <w:noBreakHyphen/>
      </w:r>
      <w:r w:rsidRPr="00215038">
        <w:t>14</w:t>
      </w:r>
      <w:r w:rsidR="007B6862">
        <w:tab/>
      </w:r>
      <w:r w:rsidRPr="00215038">
        <w:t>Aluminum and Aluminum</w:t>
      </w:r>
      <w:r w:rsidR="00215038" w:rsidRPr="00215038">
        <w:noBreakHyphen/>
      </w:r>
      <w:r w:rsidRPr="00215038">
        <w:t>Alloy Sheet and Plate (Metric).</w:t>
      </w:r>
    </w:p>
    <w:p w14:paraId="5A56AF20" w14:textId="1E100403" w:rsidR="000106C7" w:rsidRPr="00215038" w:rsidRDefault="000106C7" w:rsidP="00D62FC4">
      <w:pPr>
        <w:pStyle w:val="Pubs"/>
      </w:pPr>
      <w:r w:rsidRPr="00215038">
        <w:t>C67</w:t>
      </w:r>
      <w:r w:rsidR="00215038" w:rsidRPr="00215038">
        <w:noBreakHyphen/>
      </w:r>
      <w:r w:rsidR="00327EEA">
        <w:t>20</w:t>
      </w:r>
      <w:r w:rsidR="007B6862">
        <w:tab/>
      </w:r>
      <w:r w:rsidRPr="00215038">
        <w:t>Sampling and Testing Brick and Structural Clay Tile</w:t>
      </w:r>
      <w:r w:rsidR="009B0E63" w:rsidRPr="00215038">
        <w:t>.</w:t>
      </w:r>
    </w:p>
    <w:p w14:paraId="4A8939ED" w14:textId="78CE03A3" w:rsidR="00462E35" w:rsidRPr="00215038" w:rsidRDefault="00462E35" w:rsidP="00D62FC4">
      <w:pPr>
        <w:pStyle w:val="Pubs"/>
      </w:pPr>
      <w:r w:rsidRPr="00215038">
        <w:t>C140/C140M</w:t>
      </w:r>
      <w:r w:rsidR="00215038" w:rsidRPr="00215038">
        <w:noBreakHyphen/>
      </w:r>
      <w:r w:rsidR="00327EEA">
        <w:t>20a</w:t>
      </w:r>
      <w:r w:rsidR="007B6862">
        <w:tab/>
      </w:r>
      <w:r w:rsidRPr="00215038">
        <w:t>Sampling and Testing Concrete Masonry Units and Related Units</w:t>
      </w:r>
      <w:r w:rsidR="00B77EC1" w:rsidRPr="00215038">
        <w:t>.</w:t>
      </w:r>
    </w:p>
    <w:p w14:paraId="0D800C6C" w14:textId="6A388031" w:rsidR="000106C7" w:rsidRPr="00215038" w:rsidRDefault="000106C7" w:rsidP="00D62FC4">
      <w:pPr>
        <w:pStyle w:val="Pubs"/>
      </w:pPr>
      <w:r w:rsidRPr="00215038">
        <w:t>C936/C936M</w:t>
      </w:r>
      <w:r w:rsidR="00215038" w:rsidRPr="00215038">
        <w:noBreakHyphen/>
      </w:r>
      <w:r w:rsidR="00327EEA">
        <w:t>20</w:t>
      </w:r>
      <w:r w:rsidR="007B6862">
        <w:tab/>
      </w:r>
      <w:r w:rsidRPr="00215038">
        <w:t>Solid Concrete Interlocking Paving Units.</w:t>
      </w:r>
    </w:p>
    <w:p w14:paraId="04693E1D" w14:textId="2F3971C5" w:rsidR="00A95ED9" w:rsidRPr="00215038" w:rsidRDefault="00A95ED9" w:rsidP="00D62FC4">
      <w:pPr>
        <w:pStyle w:val="Pubs"/>
      </w:pPr>
      <w:r w:rsidRPr="00215038">
        <w:t>C1371</w:t>
      </w:r>
      <w:r w:rsidR="00215038" w:rsidRPr="00215038">
        <w:noBreakHyphen/>
      </w:r>
      <w:r w:rsidRPr="00215038">
        <w:t>15</w:t>
      </w:r>
      <w:r w:rsidR="007B6862">
        <w:tab/>
      </w:r>
      <w:r w:rsidRPr="00215038">
        <w:t xml:space="preserve">Determination of Emittance of Materials Near Room Temperature Using Portable </w:t>
      </w:r>
      <w:proofErr w:type="spellStart"/>
      <w:r w:rsidRPr="00215038">
        <w:t>Emissometers</w:t>
      </w:r>
      <w:proofErr w:type="spellEnd"/>
      <w:r w:rsidR="009B0E63" w:rsidRPr="00215038">
        <w:t>.</w:t>
      </w:r>
    </w:p>
    <w:p w14:paraId="54809ED3" w14:textId="19D7EF65" w:rsidR="00A95ED9" w:rsidRPr="00215038" w:rsidRDefault="00A95ED9" w:rsidP="00D62FC4">
      <w:pPr>
        <w:pStyle w:val="Pubs"/>
      </w:pPr>
      <w:r w:rsidRPr="00215038">
        <w:t>C1549</w:t>
      </w:r>
      <w:r w:rsidR="00215038" w:rsidRPr="00215038">
        <w:noBreakHyphen/>
      </w:r>
      <w:r w:rsidR="00327EEA">
        <w:t>16</w:t>
      </w:r>
      <w:r w:rsidR="007B6862">
        <w:tab/>
      </w:r>
      <w:r w:rsidRPr="00215038">
        <w:t>Determination of Solar Reflectance Near Ambient Temperature Using a Portable Solar Reflectometer</w:t>
      </w:r>
      <w:r w:rsidR="009B0E63" w:rsidRPr="00215038">
        <w:t>.</w:t>
      </w:r>
    </w:p>
    <w:p w14:paraId="6559D8A5" w14:textId="711C56D4" w:rsidR="00E64322" w:rsidRPr="00215038" w:rsidRDefault="00A033B1" w:rsidP="00D62FC4">
      <w:pPr>
        <w:pStyle w:val="Pubs"/>
      </w:pPr>
      <w:r w:rsidRPr="00215038">
        <w:t>D751</w:t>
      </w:r>
      <w:r w:rsidR="00215038" w:rsidRPr="00215038">
        <w:noBreakHyphen/>
      </w:r>
      <w:r w:rsidR="00327EEA">
        <w:t>19</w:t>
      </w:r>
      <w:r w:rsidR="007B6862">
        <w:tab/>
        <w:t xml:space="preserve">Standard Test Methods for </w:t>
      </w:r>
      <w:r w:rsidR="00E64322" w:rsidRPr="00215038">
        <w:t>Coated Fabrics.</w:t>
      </w:r>
    </w:p>
    <w:p w14:paraId="42D92388" w14:textId="53FC6BDA" w:rsidR="00F64D7C" w:rsidRPr="00215038" w:rsidRDefault="00F64D7C" w:rsidP="00D62FC4">
      <w:pPr>
        <w:pStyle w:val="Pubs"/>
      </w:pPr>
      <w:r w:rsidRPr="00215038">
        <w:t>D1248</w:t>
      </w:r>
      <w:r w:rsidR="00215038" w:rsidRPr="00215038">
        <w:noBreakHyphen/>
      </w:r>
      <w:r w:rsidRPr="00215038">
        <w:t>1</w:t>
      </w:r>
      <w:r w:rsidR="00327EEA">
        <w:t>6</w:t>
      </w:r>
      <w:r w:rsidR="007B6862">
        <w:tab/>
      </w:r>
      <w:r w:rsidRPr="00215038">
        <w:t>Polyethylene Plastics Extrusion Materials for Wire and Cable.</w:t>
      </w:r>
    </w:p>
    <w:p w14:paraId="1F350056" w14:textId="52FF0CD8" w:rsidR="00E63AFD" w:rsidRPr="00215038" w:rsidRDefault="00E63AFD" w:rsidP="00D62FC4">
      <w:pPr>
        <w:pStyle w:val="Pubs"/>
      </w:pPr>
      <w:r w:rsidRPr="00215038">
        <w:t>D1876</w:t>
      </w:r>
      <w:r w:rsidR="00215038" w:rsidRPr="00215038">
        <w:noBreakHyphen/>
      </w:r>
      <w:r w:rsidRPr="00215038">
        <w:t>08(2015)e1</w:t>
      </w:r>
      <w:r w:rsidR="007B6862">
        <w:tab/>
      </w:r>
      <w:r w:rsidRPr="00215038">
        <w:t>Peel Resistance of Adhesives (T</w:t>
      </w:r>
      <w:r w:rsidR="00215038" w:rsidRPr="00215038">
        <w:noBreakHyphen/>
      </w:r>
      <w:r w:rsidRPr="00215038">
        <w:t>Peel Test).</w:t>
      </w:r>
    </w:p>
    <w:p w14:paraId="4F5A943F" w14:textId="69C90C38" w:rsidR="007A1661" w:rsidRPr="00215038" w:rsidRDefault="007A1661" w:rsidP="00D62FC4">
      <w:pPr>
        <w:pStyle w:val="Pubs"/>
      </w:pPr>
      <w:bookmarkStart w:id="0" w:name="_Hlk47344186"/>
      <w:r w:rsidRPr="00215038">
        <w:t>D2103</w:t>
      </w:r>
      <w:r w:rsidR="00215038" w:rsidRPr="00215038">
        <w:noBreakHyphen/>
      </w:r>
      <w:r w:rsidR="00B112C4" w:rsidRPr="00215038">
        <w:t>15</w:t>
      </w:r>
      <w:r w:rsidR="007B6862">
        <w:tab/>
      </w:r>
      <w:bookmarkEnd w:id="0"/>
      <w:r w:rsidRPr="00215038">
        <w:t>Polyethylene Film and Sheeting.</w:t>
      </w:r>
    </w:p>
    <w:p w14:paraId="60F606C8" w14:textId="21A49496" w:rsidR="00565E2E" w:rsidRPr="00215038" w:rsidRDefault="00565E2E" w:rsidP="00D62FC4">
      <w:pPr>
        <w:pStyle w:val="Pubs"/>
      </w:pPr>
      <w:r w:rsidRPr="00215038">
        <w:t>D2240</w:t>
      </w:r>
      <w:r w:rsidR="00215038" w:rsidRPr="00215038">
        <w:noBreakHyphen/>
      </w:r>
      <w:r w:rsidR="00327EEA">
        <w:t>15e1</w:t>
      </w:r>
      <w:r w:rsidR="007B6862">
        <w:tab/>
      </w:r>
      <w:r w:rsidRPr="00215038">
        <w:t>Rubber Property</w:t>
      </w:r>
      <w:r w:rsidR="00215038" w:rsidRPr="00215038">
        <w:noBreakHyphen/>
      </w:r>
      <w:r w:rsidRPr="00215038">
        <w:t>Durometer Hardness.</w:t>
      </w:r>
    </w:p>
    <w:p w14:paraId="596F14F3" w14:textId="7ACEB3DB" w:rsidR="00A5278F" w:rsidRPr="00215038" w:rsidRDefault="00A5278F" w:rsidP="00D62FC4">
      <w:pPr>
        <w:pStyle w:val="Pubs"/>
      </w:pPr>
      <w:r w:rsidRPr="00215038">
        <w:t>D3884</w:t>
      </w:r>
      <w:r w:rsidR="00215038" w:rsidRPr="00215038">
        <w:noBreakHyphen/>
      </w:r>
      <w:r w:rsidRPr="00215038">
        <w:t>09(201</w:t>
      </w:r>
      <w:r w:rsidR="00327EEA">
        <w:t>7</w:t>
      </w:r>
      <w:r w:rsidRPr="00215038">
        <w:t>)</w:t>
      </w:r>
      <w:r w:rsidR="007B6862">
        <w:tab/>
      </w:r>
      <w:r w:rsidRPr="00215038">
        <w:t>Abrasion Resistance of Textile Fabrics</w:t>
      </w:r>
      <w:r w:rsidR="00F357C7" w:rsidRPr="00215038">
        <w:t xml:space="preserve"> </w:t>
      </w:r>
      <w:r w:rsidRPr="00215038">
        <w:t>(Rotary Platform, Double</w:t>
      </w:r>
      <w:r w:rsidR="00215038" w:rsidRPr="00215038">
        <w:noBreakHyphen/>
      </w:r>
      <w:r w:rsidRPr="00215038">
        <w:t>Head Method).</w:t>
      </w:r>
    </w:p>
    <w:p w14:paraId="15839681" w14:textId="05D94B1C" w:rsidR="00B77EC1" w:rsidRPr="00215038" w:rsidRDefault="00B77EC1" w:rsidP="00D62FC4">
      <w:pPr>
        <w:pStyle w:val="Pubs"/>
      </w:pPr>
      <w:r w:rsidRPr="00215038">
        <w:t>D4263</w:t>
      </w:r>
      <w:r w:rsidR="00215038" w:rsidRPr="00215038">
        <w:noBreakHyphen/>
      </w:r>
      <w:r w:rsidRPr="00215038">
        <w:t>83(201</w:t>
      </w:r>
      <w:r w:rsidR="00327EEA">
        <w:t>8</w:t>
      </w:r>
      <w:r w:rsidRPr="00215038">
        <w:t>)</w:t>
      </w:r>
      <w:r w:rsidR="007B6862">
        <w:tab/>
      </w:r>
      <w:r w:rsidRPr="00215038">
        <w:t>Indicating Moisture in Concrete by the Plastic Sheet Method.</w:t>
      </w:r>
    </w:p>
    <w:p w14:paraId="74319FBD" w14:textId="550193EA" w:rsidR="00FA0FAF" w:rsidRPr="00215038" w:rsidRDefault="00FA0FAF" w:rsidP="00D62FC4">
      <w:pPr>
        <w:pStyle w:val="Pubs"/>
      </w:pPr>
      <w:r w:rsidRPr="00215038">
        <w:t>D4586/D4</w:t>
      </w:r>
      <w:r w:rsidR="00C14AB8" w:rsidRPr="00215038">
        <w:t>5</w:t>
      </w:r>
      <w:r w:rsidRPr="00215038">
        <w:t>86M</w:t>
      </w:r>
      <w:r w:rsidR="00215038" w:rsidRPr="00215038">
        <w:noBreakHyphen/>
      </w:r>
      <w:r w:rsidRPr="00215038">
        <w:t>07(201</w:t>
      </w:r>
      <w:r w:rsidR="005452FE">
        <w:t>8</w:t>
      </w:r>
      <w:r w:rsidRPr="00215038">
        <w:t>)</w:t>
      </w:r>
      <w:r w:rsidR="007B6862">
        <w:tab/>
      </w:r>
      <w:r w:rsidRPr="00215038">
        <w:t>Asphalt Roof Cement, Asbestos</w:t>
      </w:r>
      <w:r w:rsidR="00215038" w:rsidRPr="00215038">
        <w:noBreakHyphen/>
      </w:r>
      <w:r w:rsidRPr="00215038">
        <w:t>Free.</w:t>
      </w:r>
    </w:p>
    <w:p w14:paraId="2EC9FD70" w14:textId="7E04BD42" w:rsidR="00B5004E" w:rsidRPr="00215038" w:rsidRDefault="00B5004E" w:rsidP="00D62FC4">
      <w:pPr>
        <w:pStyle w:val="Pubs"/>
      </w:pPr>
      <w:r w:rsidRPr="00215038">
        <w:t>D4637/D4637M</w:t>
      </w:r>
      <w:r w:rsidR="00215038" w:rsidRPr="00215038">
        <w:noBreakHyphen/>
      </w:r>
      <w:r w:rsidR="00395BB8">
        <w:t>15</w:t>
      </w:r>
      <w:r w:rsidR="007B6862">
        <w:tab/>
      </w:r>
      <w:r w:rsidRPr="00215038">
        <w:t xml:space="preserve">EPDM Sheet Used </w:t>
      </w:r>
      <w:proofErr w:type="gramStart"/>
      <w:r w:rsidRPr="00215038">
        <w:t>In</w:t>
      </w:r>
      <w:proofErr w:type="gramEnd"/>
      <w:r w:rsidRPr="00215038">
        <w:t xml:space="preserve"> Single</w:t>
      </w:r>
      <w:r w:rsidR="00215038" w:rsidRPr="00215038">
        <w:noBreakHyphen/>
      </w:r>
      <w:r w:rsidRPr="00215038">
        <w:t>Ply Roof Membrane.</w:t>
      </w:r>
    </w:p>
    <w:p w14:paraId="160C7B32" w14:textId="22654C13" w:rsidR="00EE534F" w:rsidRPr="00215038" w:rsidRDefault="00EE534F" w:rsidP="00D62FC4">
      <w:pPr>
        <w:pStyle w:val="Pubs"/>
      </w:pPr>
      <w:r w:rsidRPr="00215038">
        <w:t>E96/E96M</w:t>
      </w:r>
      <w:r w:rsidR="00215038" w:rsidRPr="00215038">
        <w:noBreakHyphen/>
      </w:r>
      <w:r w:rsidRPr="00215038">
        <w:t>1</w:t>
      </w:r>
      <w:r w:rsidR="00395BB8">
        <w:t>6</w:t>
      </w:r>
      <w:r w:rsidR="007B6862">
        <w:tab/>
      </w:r>
      <w:r w:rsidRPr="00215038">
        <w:t>Water Vapor Transmission of Materials.</w:t>
      </w:r>
    </w:p>
    <w:p w14:paraId="77DEE7E8" w14:textId="71019A7D" w:rsidR="00A95ED9" w:rsidRPr="00215038" w:rsidRDefault="00A95ED9" w:rsidP="00D62FC4">
      <w:pPr>
        <w:pStyle w:val="Pubs"/>
      </w:pPr>
      <w:r w:rsidRPr="00215038">
        <w:t>E408</w:t>
      </w:r>
      <w:r w:rsidR="00215038" w:rsidRPr="00215038">
        <w:noBreakHyphen/>
      </w:r>
      <w:r w:rsidR="00395BB8">
        <w:t>13</w:t>
      </w:r>
      <w:r w:rsidRPr="00215038">
        <w:t>(201</w:t>
      </w:r>
      <w:r w:rsidR="00395BB8">
        <w:t>9</w:t>
      </w:r>
      <w:r w:rsidRPr="00215038">
        <w:t>)</w:t>
      </w:r>
      <w:r w:rsidR="007B6862">
        <w:tab/>
      </w:r>
      <w:r w:rsidRPr="00215038">
        <w:t>Total Normal Emittance of Surfaces Using Inspection</w:t>
      </w:r>
      <w:r w:rsidR="00215038" w:rsidRPr="00215038">
        <w:noBreakHyphen/>
      </w:r>
      <w:r w:rsidRPr="00215038">
        <w:t>Meter Techniques</w:t>
      </w:r>
      <w:r w:rsidR="009B0E63" w:rsidRPr="00215038">
        <w:t>.</w:t>
      </w:r>
    </w:p>
    <w:p w14:paraId="3D7398B5" w14:textId="0B9F045F" w:rsidR="00A95ED9" w:rsidRPr="00215038" w:rsidRDefault="00A95ED9" w:rsidP="00D62FC4">
      <w:pPr>
        <w:pStyle w:val="Pubs"/>
      </w:pPr>
      <w:r w:rsidRPr="00215038">
        <w:t>E1918</w:t>
      </w:r>
      <w:r w:rsidR="00215038" w:rsidRPr="00215038">
        <w:noBreakHyphen/>
      </w:r>
      <w:r w:rsidR="00395BB8">
        <w:t>16</w:t>
      </w:r>
      <w:r w:rsidR="007B6862">
        <w:tab/>
      </w:r>
      <w:r w:rsidRPr="00215038">
        <w:t>Measuring Solar Reflectance of Horizontal and Low</w:t>
      </w:r>
      <w:r w:rsidR="00215038" w:rsidRPr="00215038">
        <w:noBreakHyphen/>
      </w:r>
      <w:r w:rsidRPr="00215038">
        <w:t>Sloped Surfaces in the Field</w:t>
      </w:r>
      <w:r w:rsidR="009B0E63" w:rsidRPr="00215038">
        <w:t>.</w:t>
      </w:r>
    </w:p>
    <w:p w14:paraId="16B6211D" w14:textId="4A0B140F" w:rsidR="00A95ED9" w:rsidRPr="00215038" w:rsidRDefault="00A95ED9" w:rsidP="00D62FC4">
      <w:pPr>
        <w:pStyle w:val="Pubs"/>
      </w:pPr>
      <w:r w:rsidRPr="00215038">
        <w:t>E1980</w:t>
      </w:r>
      <w:r w:rsidR="00215038" w:rsidRPr="00215038">
        <w:noBreakHyphen/>
      </w:r>
      <w:r w:rsidRPr="00215038">
        <w:t>11</w:t>
      </w:r>
      <w:r w:rsidR="00395BB8">
        <w:t>(2019)</w:t>
      </w:r>
      <w:r w:rsidR="007B6862">
        <w:tab/>
      </w:r>
      <w:r w:rsidRPr="00215038">
        <w:t>Measuring Solar Reflectance of Horizontal and Low</w:t>
      </w:r>
      <w:r w:rsidR="00215038" w:rsidRPr="00215038">
        <w:noBreakHyphen/>
      </w:r>
      <w:r w:rsidRPr="00215038">
        <w:t>Sloped Surfaces in the Field</w:t>
      </w:r>
      <w:r w:rsidR="009B0E63" w:rsidRPr="00215038">
        <w:t>.</w:t>
      </w:r>
    </w:p>
    <w:p w14:paraId="64210257" w14:textId="33987A74" w:rsidR="008910BD" w:rsidRPr="00215038" w:rsidRDefault="008910BD" w:rsidP="00D62FC4">
      <w:pPr>
        <w:pStyle w:val="Pubs"/>
      </w:pPr>
      <w:r w:rsidRPr="00215038">
        <w:t>G21</w:t>
      </w:r>
      <w:r w:rsidR="00215038" w:rsidRPr="00215038">
        <w:noBreakHyphen/>
      </w:r>
      <w:r w:rsidRPr="00215038">
        <w:t>15</w:t>
      </w:r>
      <w:r w:rsidR="007B6862">
        <w:tab/>
      </w:r>
      <w:r w:rsidRPr="00215038">
        <w:t>Resistance of Synthetic Polymeric Materials to Fungi.</w:t>
      </w:r>
    </w:p>
    <w:p w14:paraId="6163B545" w14:textId="77777777" w:rsidR="00A95ED9" w:rsidRPr="00215038" w:rsidRDefault="00A95ED9" w:rsidP="00D62FC4">
      <w:pPr>
        <w:pStyle w:val="Level1"/>
      </w:pPr>
      <w:r w:rsidRPr="00215038">
        <w:t>Cool Roof Rating Council (CRRC)</w:t>
      </w:r>
      <w:r w:rsidR="00215038" w:rsidRPr="00215038">
        <w:t>:</w:t>
      </w:r>
    </w:p>
    <w:p w14:paraId="492E06F6" w14:textId="5012BA7A" w:rsidR="00A95ED9" w:rsidRPr="00215038" w:rsidRDefault="00A95ED9" w:rsidP="00D62FC4">
      <w:pPr>
        <w:pStyle w:val="Pubs"/>
      </w:pPr>
      <w:r w:rsidRPr="00215038">
        <w:t>1</w:t>
      </w:r>
      <w:r w:rsidR="00215038" w:rsidRPr="00215038">
        <w:noBreakHyphen/>
      </w:r>
      <w:r w:rsidR="00395BB8">
        <w:t>20</w:t>
      </w:r>
      <w:r w:rsidR="00626274">
        <w:tab/>
      </w:r>
      <w:r w:rsidRPr="00215038">
        <w:t>Product Rating Program.</w:t>
      </w:r>
    </w:p>
    <w:p w14:paraId="05CDDE9E" w14:textId="77777777" w:rsidR="009B07BB" w:rsidRPr="00215038" w:rsidRDefault="009B07BB" w:rsidP="00D62FC4">
      <w:pPr>
        <w:pStyle w:val="Level1"/>
      </w:pPr>
      <w:r w:rsidRPr="00215038">
        <w:t>Federal Specifications (Fed. Spec.)</w:t>
      </w:r>
      <w:r w:rsidR="00215038" w:rsidRPr="00215038">
        <w:t>:</w:t>
      </w:r>
    </w:p>
    <w:p w14:paraId="45E1FF4E" w14:textId="0E0F6813" w:rsidR="00577B0D" w:rsidRPr="00215038" w:rsidRDefault="00577B0D" w:rsidP="00D62FC4">
      <w:pPr>
        <w:pStyle w:val="Pubs"/>
      </w:pPr>
      <w:r w:rsidRPr="00215038">
        <w:lastRenderedPageBreak/>
        <w:t>UU</w:t>
      </w:r>
      <w:r w:rsidR="00215038" w:rsidRPr="00215038">
        <w:noBreakHyphen/>
      </w:r>
      <w:r w:rsidRPr="00215038">
        <w:t>B</w:t>
      </w:r>
      <w:r w:rsidR="00215038" w:rsidRPr="00215038">
        <w:noBreakHyphen/>
      </w:r>
      <w:r w:rsidRPr="00215038">
        <w:t>790A</w:t>
      </w:r>
      <w:r w:rsidR="00626274">
        <w:tab/>
      </w:r>
      <w:r w:rsidRPr="00215038">
        <w:t>Building Paper, Vegetable Fiber</w:t>
      </w:r>
      <w:r w:rsidR="00215038" w:rsidRPr="00215038">
        <w:t xml:space="preserve">: </w:t>
      </w:r>
      <w:r w:rsidRPr="00215038">
        <w:t>(Kraft, Waterproofed, Water Repellent and Fire Resistant).</w:t>
      </w:r>
    </w:p>
    <w:p w14:paraId="0A0C3E1D" w14:textId="77777777" w:rsidR="00BA3161" w:rsidRPr="00215038" w:rsidRDefault="00BA3161" w:rsidP="00D62FC4">
      <w:pPr>
        <w:pStyle w:val="Level1"/>
      </w:pPr>
      <w:r w:rsidRPr="00215038">
        <w:t>Florida Department of Business and Professional Regulation (FL)</w:t>
      </w:r>
      <w:r w:rsidR="00215038" w:rsidRPr="00215038">
        <w:t>:</w:t>
      </w:r>
    </w:p>
    <w:p w14:paraId="12B78BCC" w14:textId="63DD0D7B" w:rsidR="00BA3161" w:rsidRPr="00215038" w:rsidRDefault="00BA3161" w:rsidP="00D62FC4">
      <w:pPr>
        <w:pStyle w:val="Pubs"/>
      </w:pPr>
      <w:r w:rsidRPr="00215038">
        <w:t>Approved</w:t>
      </w:r>
      <w:r w:rsidR="00215038" w:rsidRPr="00215038">
        <w:t xml:space="preserve"> </w:t>
      </w:r>
      <w:r w:rsidRPr="00215038">
        <w:t>Product Approval.</w:t>
      </w:r>
    </w:p>
    <w:p w14:paraId="267AB97F" w14:textId="77777777" w:rsidR="003033AA" w:rsidRPr="00215038" w:rsidRDefault="003033AA" w:rsidP="00D62FC4">
      <w:pPr>
        <w:pStyle w:val="Level1"/>
      </w:pPr>
      <w:r w:rsidRPr="00215038">
        <w:t>National Roofing Contractors Association (NRCA)</w:t>
      </w:r>
      <w:r w:rsidR="00215038" w:rsidRPr="00215038">
        <w:t>:</w:t>
      </w:r>
    </w:p>
    <w:p w14:paraId="4D2B134E" w14:textId="44077544" w:rsidR="003033AA" w:rsidRPr="00215038" w:rsidRDefault="003033AA" w:rsidP="00D62FC4">
      <w:pPr>
        <w:pStyle w:val="Pubs"/>
      </w:pPr>
      <w:r w:rsidRPr="00215038">
        <w:t>Manual</w:t>
      </w:r>
      <w:r w:rsidR="00215038" w:rsidRPr="00215038">
        <w:noBreakHyphen/>
      </w:r>
      <w:r w:rsidRPr="00215038">
        <w:t>1</w:t>
      </w:r>
      <w:r w:rsidR="00395BB8">
        <w:t>9</w:t>
      </w:r>
      <w:r w:rsidR="00626274">
        <w:tab/>
      </w:r>
      <w:r w:rsidRPr="00215038">
        <w:t xml:space="preserve">The </w:t>
      </w:r>
      <w:r w:rsidR="00215038" w:rsidRPr="00215038">
        <w:t>NRCA </w:t>
      </w:r>
      <w:r w:rsidRPr="00215038">
        <w:t>Roofing Manual</w:t>
      </w:r>
      <w:r w:rsidR="00215038" w:rsidRPr="00215038">
        <w:t xml:space="preserve">: </w:t>
      </w:r>
      <w:r w:rsidR="00522197" w:rsidRPr="00215038">
        <w:t>Membrane Roof Systems.</w:t>
      </w:r>
    </w:p>
    <w:p w14:paraId="08906CD5" w14:textId="77777777" w:rsidR="00B16110" w:rsidRPr="00215038" w:rsidRDefault="00B16110" w:rsidP="00D62FC4">
      <w:pPr>
        <w:pStyle w:val="Level1"/>
      </w:pPr>
      <w:r w:rsidRPr="00215038">
        <w:t>U.S. Department of Agriculture (USDA)</w:t>
      </w:r>
      <w:r w:rsidR="00215038" w:rsidRPr="00215038">
        <w:t>: USDA </w:t>
      </w:r>
      <w:proofErr w:type="spellStart"/>
      <w:r w:rsidRPr="00215038">
        <w:t>BioPreferred</w:t>
      </w:r>
      <w:proofErr w:type="spellEnd"/>
      <w:r w:rsidRPr="00215038">
        <w:t xml:space="preserve"> Catalog.</w:t>
      </w:r>
    </w:p>
    <w:p w14:paraId="27ABE486" w14:textId="77777777" w:rsidR="00FB6CF3" w:rsidRPr="00215038" w:rsidRDefault="00215038" w:rsidP="00D62FC4">
      <w:pPr>
        <w:pStyle w:val="Level1"/>
      </w:pPr>
      <w:r w:rsidRPr="00215038">
        <w:t>UL </w:t>
      </w:r>
      <w:r w:rsidR="00FB6CF3" w:rsidRPr="00215038">
        <w:t>LLC (UL)</w:t>
      </w:r>
      <w:r w:rsidRPr="00215038">
        <w:t>:</w:t>
      </w:r>
    </w:p>
    <w:p w14:paraId="086AA48D" w14:textId="1682986D" w:rsidR="007525AE" w:rsidRPr="00215038" w:rsidRDefault="007525AE" w:rsidP="00D62FC4">
      <w:pPr>
        <w:pStyle w:val="Pubs"/>
      </w:pPr>
      <w:r w:rsidRPr="00215038">
        <w:t>580</w:t>
      </w:r>
      <w:r w:rsidR="00215038" w:rsidRPr="00215038">
        <w:noBreakHyphen/>
      </w:r>
      <w:r w:rsidR="00016F43" w:rsidRPr="00215038">
        <w:t>06</w:t>
      </w:r>
      <w:r w:rsidR="00626274">
        <w:tab/>
      </w:r>
      <w:r w:rsidR="00FB1B24">
        <w:t xml:space="preserve"> </w:t>
      </w:r>
      <w:r w:rsidR="00664A13" w:rsidRPr="00215038">
        <w:t>Test</w:t>
      </w:r>
      <w:r w:rsidR="00016F43" w:rsidRPr="00215038">
        <w:t>s for Uplift Resistance of Roof Assemblies.</w:t>
      </w:r>
    </w:p>
    <w:p w14:paraId="7E376DB7" w14:textId="4376BEC8" w:rsidR="00664A13" w:rsidRPr="00215038" w:rsidRDefault="00664A13" w:rsidP="00D62FC4">
      <w:pPr>
        <w:pStyle w:val="Pubs"/>
      </w:pPr>
      <w:r w:rsidRPr="00215038">
        <w:t>1</w:t>
      </w:r>
      <w:r w:rsidR="006121C6" w:rsidRPr="00215038">
        <w:t>897</w:t>
      </w:r>
      <w:r w:rsidR="00215038" w:rsidRPr="00215038">
        <w:noBreakHyphen/>
      </w:r>
      <w:r w:rsidR="00395BB8">
        <w:t>20</w:t>
      </w:r>
      <w:r w:rsidR="00626274">
        <w:tab/>
      </w:r>
      <w:r w:rsidRPr="00215038">
        <w:t>Uplift Tests for Roof Covering Systems.</w:t>
      </w:r>
    </w:p>
    <w:p w14:paraId="2F790409" w14:textId="77777777" w:rsidR="007E5F36" w:rsidRPr="00215038" w:rsidRDefault="007E5F36" w:rsidP="00D62FC4">
      <w:pPr>
        <w:pStyle w:val="Level1"/>
      </w:pPr>
      <w:r w:rsidRPr="00215038">
        <w:t>U.S. Department of Commerce National Institute of Standards and Technology (NIST)</w:t>
      </w:r>
      <w:r w:rsidR="00215038" w:rsidRPr="00215038">
        <w:t>:</w:t>
      </w:r>
    </w:p>
    <w:p w14:paraId="509C9F2A" w14:textId="3789A6C3" w:rsidR="007E5F36" w:rsidRPr="00215038" w:rsidRDefault="00215038" w:rsidP="00D62FC4">
      <w:pPr>
        <w:pStyle w:val="Pubs"/>
      </w:pPr>
      <w:r w:rsidRPr="00215038">
        <w:t>DOC </w:t>
      </w:r>
      <w:r w:rsidR="007E5F36" w:rsidRPr="00215038">
        <w:t>PS 1</w:t>
      </w:r>
      <w:r w:rsidRPr="00215038">
        <w:noBreakHyphen/>
      </w:r>
      <w:r w:rsidR="00627853">
        <w:t>1</w:t>
      </w:r>
      <w:r w:rsidR="007E5F36" w:rsidRPr="00215038">
        <w:t>9</w:t>
      </w:r>
      <w:r w:rsidR="00626274">
        <w:tab/>
      </w:r>
      <w:r w:rsidR="007E5F36" w:rsidRPr="00215038">
        <w:t>Structural Plywood.</w:t>
      </w:r>
    </w:p>
    <w:p w14:paraId="2392FC8E" w14:textId="3E2A4FBC" w:rsidR="007E5F36" w:rsidRPr="00215038" w:rsidRDefault="00215038" w:rsidP="00D62FC4">
      <w:pPr>
        <w:pStyle w:val="Pubs"/>
      </w:pPr>
      <w:r w:rsidRPr="00215038">
        <w:t>DOC </w:t>
      </w:r>
      <w:r w:rsidR="007E5F36" w:rsidRPr="00215038">
        <w:t>PS 2</w:t>
      </w:r>
      <w:r w:rsidRPr="00215038">
        <w:noBreakHyphen/>
      </w:r>
      <w:r w:rsidR="00627853">
        <w:t>18</w:t>
      </w:r>
      <w:r w:rsidR="00626274">
        <w:tab/>
      </w:r>
      <w:r w:rsidR="007E5F36" w:rsidRPr="00215038">
        <w:t>Performance Standard for Wood</w:t>
      </w:r>
      <w:r w:rsidRPr="00215038">
        <w:noBreakHyphen/>
      </w:r>
      <w:r w:rsidR="007E5F36" w:rsidRPr="00215038">
        <w:t>Based Structural</w:t>
      </w:r>
      <w:r w:rsidRPr="00215038">
        <w:noBreakHyphen/>
      </w:r>
      <w:r w:rsidR="007E5F36" w:rsidRPr="00215038">
        <w:t>Use Panels.</w:t>
      </w:r>
    </w:p>
    <w:p w14:paraId="58EF9572" w14:textId="77777777" w:rsidR="00A95ED9" w:rsidRPr="00215038" w:rsidRDefault="00A95ED9" w:rsidP="00D62FC4">
      <w:pPr>
        <w:pStyle w:val="Level1"/>
      </w:pPr>
      <w:r w:rsidRPr="00215038">
        <w:t>U.S. Environmental Protection Agency (EPA)</w:t>
      </w:r>
      <w:r w:rsidR="00215038" w:rsidRPr="00215038">
        <w:t>:</w:t>
      </w:r>
    </w:p>
    <w:p w14:paraId="4A5BD371" w14:textId="76C538D0" w:rsidR="00A95ED9" w:rsidRPr="00215038" w:rsidRDefault="00215038" w:rsidP="00D62FC4">
      <w:pPr>
        <w:pStyle w:val="Pubs"/>
      </w:pPr>
      <w:r>
        <w:t>Energy Star</w:t>
      </w:r>
      <w:r w:rsidR="00626274">
        <w:tab/>
      </w:r>
      <w:r>
        <w:t>ENERGY STAR Program Requirements for Roof Products Version 3.0.</w:t>
      </w:r>
    </w:p>
    <w:p w14:paraId="3FCB85EB" w14:textId="77777777" w:rsidR="00AC02E2" w:rsidRPr="00215038" w:rsidRDefault="00AC02E2" w:rsidP="00D62FC4">
      <w:pPr>
        <w:pStyle w:val="ArticleB"/>
        <w:outlineLvl w:val="1"/>
      </w:pPr>
      <w:r w:rsidRPr="00215038">
        <w:t>PREINSTALLATION MEETINGS</w:t>
      </w:r>
    </w:p>
    <w:p w14:paraId="7DDD697A" w14:textId="77777777" w:rsidR="00AC02E2" w:rsidRPr="00215038" w:rsidRDefault="00AC02E2" w:rsidP="00D62FC4">
      <w:pPr>
        <w:pStyle w:val="Level1"/>
      </w:pPr>
      <w:r w:rsidRPr="00215038">
        <w:t xml:space="preserve">Conduct preinstallation meeting </w:t>
      </w:r>
      <w:r w:rsidR="003D2CFE" w:rsidRPr="00215038">
        <w:t xml:space="preserve">at the Project site </w:t>
      </w:r>
      <w:r w:rsidRPr="00215038">
        <w:t>minimum 30 days before beginning Work of this section.</w:t>
      </w:r>
    </w:p>
    <w:p w14:paraId="3720A6BE" w14:textId="77777777" w:rsidR="00AC02E2" w:rsidRPr="00215038" w:rsidRDefault="00AC02E2" w:rsidP="00D62FC4">
      <w:pPr>
        <w:pStyle w:val="Level2"/>
      </w:pPr>
      <w:r w:rsidRPr="00215038">
        <w:t>Required Participants</w:t>
      </w:r>
      <w:r w:rsidR="00215038" w:rsidRPr="00215038">
        <w:t>:</w:t>
      </w:r>
    </w:p>
    <w:p w14:paraId="7AA99A31" w14:textId="77777777" w:rsidR="00AC02E2" w:rsidRPr="00215038" w:rsidRDefault="00AC02E2" w:rsidP="00D62FC4">
      <w:pPr>
        <w:pStyle w:val="Level3"/>
      </w:pPr>
      <w:r w:rsidRPr="00215038">
        <w:t>Contracting Officer's Representative.</w:t>
      </w:r>
    </w:p>
    <w:p w14:paraId="602F3333" w14:textId="50D91A44" w:rsidR="00AC02E2" w:rsidRPr="00215038" w:rsidRDefault="00215038" w:rsidP="00D62FC4">
      <w:pPr>
        <w:pStyle w:val="Level3"/>
      </w:pPr>
      <w:r>
        <w:t>Inspection and Testing Agency. </w:t>
      </w:r>
      <w:r w:rsidR="002030D6">
        <w:t>(If Applicable)</w:t>
      </w:r>
    </w:p>
    <w:p w14:paraId="0DCC05BF" w14:textId="77777777" w:rsidR="00AC02E2" w:rsidRPr="00215038" w:rsidRDefault="00AC02E2" w:rsidP="00D62FC4">
      <w:pPr>
        <w:pStyle w:val="Level3"/>
      </w:pPr>
      <w:r w:rsidRPr="00215038">
        <w:t>Contractor.</w:t>
      </w:r>
    </w:p>
    <w:p w14:paraId="6705182C" w14:textId="77777777" w:rsidR="00AC02E2" w:rsidRPr="00215038" w:rsidRDefault="00AC02E2" w:rsidP="00D62FC4">
      <w:pPr>
        <w:pStyle w:val="Level3"/>
      </w:pPr>
      <w:r w:rsidRPr="00215038">
        <w:t>Installer.</w:t>
      </w:r>
    </w:p>
    <w:p w14:paraId="497D3B22" w14:textId="56A9B4D7" w:rsidR="00AC02E2" w:rsidRPr="00215038" w:rsidRDefault="00215038" w:rsidP="00D62FC4">
      <w:pPr>
        <w:pStyle w:val="Level3"/>
      </w:pPr>
      <w:r>
        <w:t>Manufacturer's field representative.</w:t>
      </w:r>
    </w:p>
    <w:p w14:paraId="64525773" w14:textId="34C76AC5" w:rsidR="00AC02E2" w:rsidRPr="00215038" w:rsidRDefault="002030D6" w:rsidP="00D62FC4">
      <w:pPr>
        <w:pStyle w:val="Level3"/>
      </w:pPr>
      <w:r>
        <w:t>If required during pre-installation meetings</w:t>
      </w:r>
      <w:r w:rsidR="005731F2">
        <w:t>,</w:t>
      </w:r>
      <w:r>
        <w:t xml:space="preserve"> </w:t>
      </w:r>
      <w:r w:rsidR="005731F2">
        <w:t xml:space="preserve">the following may be present for the roof installation process;  </w:t>
      </w:r>
      <w:r w:rsidR="00215038">
        <w:t>Other installers responsible for adjacent and intersecting work, including roof deck, flashings, roof specialties, roof accessories, utility penetrations, rooftop curbs and equipment, lightning protection, and.</w:t>
      </w:r>
    </w:p>
    <w:p w14:paraId="45F1B749" w14:textId="0249F1A6" w:rsidR="00AC02E2" w:rsidRDefault="00AC02E2" w:rsidP="00D62FC4">
      <w:pPr>
        <w:pStyle w:val="SpecNote"/>
        <w:outlineLvl w:val="9"/>
      </w:pPr>
    </w:p>
    <w:p w14:paraId="78EBAC22" w14:textId="77777777" w:rsidR="00FE0DE7" w:rsidRPr="00710D23" w:rsidRDefault="00FE0DE7" w:rsidP="00D62FC4">
      <w:pPr>
        <w:pStyle w:val="SpecNormal"/>
      </w:pPr>
    </w:p>
    <w:p w14:paraId="6511438F" w14:textId="77777777" w:rsidR="00AC02E2" w:rsidRPr="00215038" w:rsidRDefault="00AC02E2" w:rsidP="00D62FC4">
      <w:pPr>
        <w:pStyle w:val="Level2"/>
      </w:pPr>
      <w:r w:rsidRPr="00215038">
        <w:lastRenderedPageBreak/>
        <w:t>Meeting Agenda</w:t>
      </w:r>
      <w:r w:rsidR="00215038" w:rsidRPr="00215038">
        <w:t xml:space="preserve">: </w:t>
      </w:r>
      <w:r w:rsidRPr="00215038">
        <w:t>Distribute agenda to participants minimum 3 days before meeting.</w:t>
      </w:r>
    </w:p>
    <w:p w14:paraId="6259AF32" w14:textId="77777777" w:rsidR="00AC02E2" w:rsidRPr="00215038" w:rsidRDefault="00AC02E2" w:rsidP="00D62FC4">
      <w:pPr>
        <w:pStyle w:val="Level3"/>
      </w:pPr>
      <w:r w:rsidRPr="00215038">
        <w:t>Installation schedule.</w:t>
      </w:r>
    </w:p>
    <w:p w14:paraId="25A300BC" w14:textId="77777777" w:rsidR="00AC02E2" w:rsidRPr="00215038" w:rsidRDefault="00AC02E2" w:rsidP="00D62FC4">
      <w:pPr>
        <w:pStyle w:val="Level3"/>
      </w:pPr>
      <w:r w:rsidRPr="00215038">
        <w:t>Installation sequence.</w:t>
      </w:r>
    </w:p>
    <w:p w14:paraId="795FF187" w14:textId="77777777" w:rsidR="00AC02E2" w:rsidRPr="00215038" w:rsidRDefault="00AC02E2" w:rsidP="00D62FC4">
      <w:pPr>
        <w:pStyle w:val="Level3"/>
      </w:pPr>
      <w:r w:rsidRPr="00215038">
        <w:t>Preparatory work.</w:t>
      </w:r>
    </w:p>
    <w:p w14:paraId="70C1C1F3" w14:textId="77777777" w:rsidR="00AC02E2" w:rsidRPr="00215038" w:rsidRDefault="00AC02E2" w:rsidP="00D62FC4">
      <w:pPr>
        <w:pStyle w:val="Level3"/>
      </w:pPr>
      <w:r w:rsidRPr="00215038">
        <w:t>Protection before, during, and after installation.</w:t>
      </w:r>
    </w:p>
    <w:p w14:paraId="543A757F" w14:textId="77777777" w:rsidR="00AC02E2" w:rsidRPr="00215038" w:rsidRDefault="00AC02E2" w:rsidP="00D62FC4">
      <w:pPr>
        <w:pStyle w:val="Level3"/>
      </w:pPr>
      <w:r w:rsidRPr="00215038">
        <w:t>Installation.</w:t>
      </w:r>
    </w:p>
    <w:p w14:paraId="61BA6A78" w14:textId="77777777" w:rsidR="00AC02E2" w:rsidRPr="00215038" w:rsidRDefault="00AC02E2" w:rsidP="00D62FC4">
      <w:pPr>
        <w:pStyle w:val="Level3"/>
      </w:pPr>
      <w:r w:rsidRPr="00215038">
        <w:t>Terminations.</w:t>
      </w:r>
    </w:p>
    <w:p w14:paraId="4793558F" w14:textId="77777777" w:rsidR="00AC02E2" w:rsidRPr="00215038" w:rsidRDefault="00AC02E2" w:rsidP="00D62FC4">
      <w:pPr>
        <w:pStyle w:val="Level3"/>
      </w:pPr>
      <w:r w:rsidRPr="00215038">
        <w:t>Transitions and connections to other work.</w:t>
      </w:r>
    </w:p>
    <w:p w14:paraId="7A46323A" w14:textId="77777777" w:rsidR="00AC02E2" w:rsidRPr="00215038" w:rsidRDefault="00AC02E2" w:rsidP="00D62FC4">
      <w:pPr>
        <w:pStyle w:val="Level3"/>
      </w:pPr>
      <w:r w:rsidRPr="00215038">
        <w:t>Inspecting and testing.</w:t>
      </w:r>
    </w:p>
    <w:p w14:paraId="7201CEC2" w14:textId="77777777" w:rsidR="00AC02E2" w:rsidRPr="00215038" w:rsidRDefault="00AC02E2" w:rsidP="00D62FC4">
      <w:pPr>
        <w:pStyle w:val="Level3"/>
      </w:pPr>
      <w:r w:rsidRPr="00215038">
        <w:t>Other items affecting successful completion.</w:t>
      </w:r>
    </w:p>
    <w:p w14:paraId="4A65D3B3" w14:textId="77777777" w:rsidR="005D1FFB" w:rsidRPr="00215038" w:rsidRDefault="005D1FFB" w:rsidP="00D62FC4">
      <w:pPr>
        <w:pStyle w:val="Level3"/>
      </w:pPr>
      <w:r w:rsidRPr="00215038">
        <w:t>Pull out test of fasteners.</w:t>
      </w:r>
    </w:p>
    <w:p w14:paraId="3F77512B" w14:textId="77777777" w:rsidR="00EF0D0C" w:rsidRPr="00215038" w:rsidRDefault="00EF0D0C" w:rsidP="00D62FC4">
      <w:pPr>
        <w:pStyle w:val="Level3"/>
      </w:pPr>
      <w:r w:rsidRPr="00215038">
        <w:t>Material storage</w:t>
      </w:r>
      <w:r w:rsidR="00FB0E5A" w:rsidRPr="00215038">
        <w:t>, including roof deck load limitations</w:t>
      </w:r>
      <w:r w:rsidRPr="00215038">
        <w:t>.</w:t>
      </w:r>
    </w:p>
    <w:p w14:paraId="5F71C1F9" w14:textId="77777777" w:rsidR="00AC02E2" w:rsidRPr="00215038" w:rsidRDefault="00AC02E2" w:rsidP="00D62FC4">
      <w:pPr>
        <w:pStyle w:val="Level2"/>
      </w:pPr>
      <w:r w:rsidRPr="00215038">
        <w:t>Document and distribute meeting minutes to participants to record decisions affecting installation.</w:t>
      </w:r>
    </w:p>
    <w:p w14:paraId="2A2B681E" w14:textId="77777777" w:rsidR="00855B52" w:rsidRPr="00215038" w:rsidRDefault="00855B52" w:rsidP="00D62FC4">
      <w:pPr>
        <w:pStyle w:val="ArticleB"/>
        <w:outlineLvl w:val="1"/>
      </w:pPr>
      <w:r w:rsidRPr="00215038">
        <w:t>SUBMITTALS</w:t>
      </w:r>
    </w:p>
    <w:p w14:paraId="5E4607A3" w14:textId="77777777" w:rsidR="00855B52" w:rsidRPr="00215038" w:rsidRDefault="00855B52" w:rsidP="00D62FC4">
      <w:pPr>
        <w:pStyle w:val="Level1"/>
      </w:pPr>
      <w:r w:rsidRPr="00215038">
        <w:t>Submittal Procedures</w:t>
      </w:r>
      <w:r w:rsidR="00215038" w:rsidRPr="00215038">
        <w:t>: Section 01 33 23</w:t>
      </w:r>
      <w:r w:rsidRPr="00215038">
        <w:t>, SHOP DRAWINGS, PRODUCT DATA, AND SAMPLES.</w:t>
      </w:r>
    </w:p>
    <w:p w14:paraId="3F9FCFA8" w14:textId="77777777" w:rsidR="005E0CA1" w:rsidRPr="00215038" w:rsidRDefault="005E0CA1" w:rsidP="00D62FC4">
      <w:pPr>
        <w:pStyle w:val="Level1"/>
      </w:pPr>
      <w:r w:rsidRPr="00215038">
        <w:t>Submittal Drawings</w:t>
      </w:r>
      <w:r w:rsidR="00215038" w:rsidRPr="00215038">
        <w:t>:</w:t>
      </w:r>
    </w:p>
    <w:p w14:paraId="70EE38E5" w14:textId="77777777" w:rsidR="005E0CA1" w:rsidRPr="00215038" w:rsidRDefault="00146833" w:rsidP="00D62FC4">
      <w:pPr>
        <w:pStyle w:val="Level2"/>
      </w:pPr>
      <w:r w:rsidRPr="00215038">
        <w:t>Roofing</w:t>
      </w:r>
      <w:r w:rsidR="005E0CA1" w:rsidRPr="00215038">
        <w:t xml:space="preserve"> membrane layout.</w:t>
      </w:r>
    </w:p>
    <w:p w14:paraId="50673F76" w14:textId="62D33980" w:rsidR="00146833" w:rsidRPr="00215038" w:rsidRDefault="00146833" w:rsidP="00D62FC4">
      <w:pPr>
        <w:pStyle w:val="Level2"/>
      </w:pPr>
      <w:r w:rsidRPr="00215038">
        <w:t>Roofing membrane fastener pattern and spacing.</w:t>
      </w:r>
      <w:r w:rsidR="005731F2">
        <w:t>(If Applicable for Installation Methods)</w:t>
      </w:r>
    </w:p>
    <w:p w14:paraId="23FA6244" w14:textId="77777777" w:rsidR="002934A4" w:rsidRPr="00215038" w:rsidRDefault="00146833" w:rsidP="00D62FC4">
      <w:pPr>
        <w:pStyle w:val="Level2"/>
      </w:pPr>
      <w:r w:rsidRPr="00215038">
        <w:t>Roofing membrane s</w:t>
      </w:r>
      <w:r w:rsidR="002934A4" w:rsidRPr="00215038">
        <w:t>eaming and joint details.</w:t>
      </w:r>
    </w:p>
    <w:p w14:paraId="5798A0B8" w14:textId="77777777" w:rsidR="002934A4" w:rsidRPr="00215038" w:rsidRDefault="002934A4" w:rsidP="00D62FC4">
      <w:pPr>
        <w:pStyle w:val="Level2"/>
      </w:pPr>
      <w:r w:rsidRPr="00215038">
        <w:t>Roof membrane penetration details.</w:t>
      </w:r>
    </w:p>
    <w:p w14:paraId="155AA0C4" w14:textId="77777777" w:rsidR="002934A4" w:rsidRPr="00215038" w:rsidRDefault="002934A4" w:rsidP="00D62FC4">
      <w:pPr>
        <w:pStyle w:val="Level2"/>
      </w:pPr>
      <w:r w:rsidRPr="00215038">
        <w:t>Base flashing and termination details.</w:t>
      </w:r>
    </w:p>
    <w:p w14:paraId="1AFBA95D" w14:textId="77777777" w:rsidR="004E40FB" w:rsidRPr="00215038" w:rsidRDefault="004E40FB" w:rsidP="00D62FC4">
      <w:pPr>
        <w:pStyle w:val="Level1"/>
      </w:pPr>
      <w:r w:rsidRPr="00215038">
        <w:t>Manufacturer's Literature and Data</w:t>
      </w:r>
      <w:r w:rsidR="00215038" w:rsidRPr="00215038">
        <w:t>:</w:t>
      </w:r>
    </w:p>
    <w:p w14:paraId="439D0976" w14:textId="77777777" w:rsidR="004E40FB" w:rsidRPr="00215038" w:rsidRDefault="004E40FB" w:rsidP="00D62FC4">
      <w:pPr>
        <w:pStyle w:val="Level2"/>
      </w:pPr>
      <w:r w:rsidRPr="00215038">
        <w:t>Description of each product.</w:t>
      </w:r>
    </w:p>
    <w:p w14:paraId="7A80C1F0" w14:textId="77777777" w:rsidR="005E6C07" w:rsidRPr="00215038" w:rsidRDefault="005E6C07" w:rsidP="00D62FC4">
      <w:pPr>
        <w:pStyle w:val="Level2"/>
      </w:pPr>
      <w:r w:rsidRPr="00215038">
        <w:t xml:space="preserve">Minimum fastener </w:t>
      </w:r>
      <w:proofErr w:type="gramStart"/>
      <w:r w:rsidRPr="00215038">
        <w:t>pull</w:t>
      </w:r>
      <w:proofErr w:type="gramEnd"/>
      <w:r w:rsidRPr="00215038">
        <w:t xml:space="preserve"> out resistance.</w:t>
      </w:r>
    </w:p>
    <w:p w14:paraId="389D1EBB" w14:textId="77777777" w:rsidR="005E0CA1" w:rsidRPr="00215038" w:rsidRDefault="002934A4" w:rsidP="00D62FC4">
      <w:pPr>
        <w:pStyle w:val="Level2"/>
      </w:pPr>
      <w:r w:rsidRPr="00215038">
        <w:t>Installation</w:t>
      </w:r>
      <w:r w:rsidR="00A070A3" w:rsidRPr="00215038">
        <w:t xml:space="preserve"> instructions.</w:t>
      </w:r>
    </w:p>
    <w:p w14:paraId="7EB0C039" w14:textId="77777777" w:rsidR="001E1ADE" w:rsidRPr="00215038" w:rsidRDefault="001E1ADE" w:rsidP="00D62FC4">
      <w:pPr>
        <w:pStyle w:val="Level2"/>
      </w:pPr>
      <w:r w:rsidRPr="00215038">
        <w:t>Warranty.</w:t>
      </w:r>
    </w:p>
    <w:p w14:paraId="5D02676D" w14:textId="77777777" w:rsidR="00D77017" w:rsidRPr="00215038" w:rsidRDefault="00D77017" w:rsidP="00D62FC4">
      <w:pPr>
        <w:pStyle w:val="Level2"/>
      </w:pPr>
      <w:r w:rsidRPr="00215038">
        <w:t>Product Data for Federally</w:t>
      </w:r>
      <w:r w:rsidR="00215038" w:rsidRPr="00215038">
        <w:noBreakHyphen/>
      </w:r>
      <w:r w:rsidRPr="00215038">
        <w:t>Mandated Bio</w:t>
      </w:r>
      <w:r w:rsidR="00215038" w:rsidRPr="00215038">
        <w:noBreakHyphen/>
      </w:r>
      <w:r w:rsidRPr="00215038">
        <w:t>Based Materials</w:t>
      </w:r>
      <w:r w:rsidR="00215038" w:rsidRPr="00215038">
        <w:t xml:space="preserve">: </w:t>
      </w:r>
      <w:r w:rsidRPr="00215038">
        <w:t xml:space="preserve">For roof materials, indicating </w:t>
      </w:r>
      <w:r w:rsidR="00215038" w:rsidRPr="00215038">
        <w:t>USDA </w:t>
      </w:r>
      <w:r w:rsidRPr="00215038">
        <w:t>designation and compliance with definitions for bio</w:t>
      </w:r>
      <w:r w:rsidR="00215038" w:rsidRPr="00215038">
        <w:noBreakHyphen/>
      </w:r>
      <w:r w:rsidRPr="00215038">
        <w:t>based products, Rapidly Renewable Materials, and certified sustainable wood content.</w:t>
      </w:r>
    </w:p>
    <w:p w14:paraId="40469977" w14:textId="77777777" w:rsidR="00700FD3" w:rsidRPr="00215038" w:rsidRDefault="00700FD3" w:rsidP="00D62FC4">
      <w:pPr>
        <w:pStyle w:val="Level1"/>
      </w:pPr>
      <w:r w:rsidRPr="00215038">
        <w:t>Sustainable Construction Submittals</w:t>
      </w:r>
      <w:r w:rsidR="00215038" w:rsidRPr="00215038">
        <w:t>:</w:t>
      </w:r>
    </w:p>
    <w:p w14:paraId="229AB7AE" w14:textId="77777777" w:rsidR="00FE0DE7" w:rsidRPr="00710D23" w:rsidRDefault="00FE0DE7" w:rsidP="00D62FC4">
      <w:pPr>
        <w:pStyle w:val="SpecNormal"/>
      </w:pPr>
    </w:p>
    <w:p w14:paraId="3D451E3C" w14:textId="77777777" w:rsidR="00700FD3" w:rsidRPr="00215038" w:rsidRDefault="00700FD3" w:rsidP="00D62FC4">
      <w:pPr>
        <w:pStyle w:val="Level2"/>
      </w:pPr>
      <w:r w:rsidRPr="00215038">
        <w:lastRenderedPageBreak/>
        <w:t>Solar Reflectance Index (SRI) for roofing membrane.</w:t>
      </w:r>
    </w:p>
    <w:p w14:paraId="1FA5AD27" w14:textId="77777777" w:rsidR="00700FD3" w:rsidRPr="00215038" w:rsidRDefault="00700FD3" w:rsidP="00D62FC4">
      <w:pPr>
        <w:pStyle w:val="Level2"/>
      </w:pPr>
      <w:r w:rsidRPr="00215038">
        <w:t>Low Pollutant</w:t>
      </w:r>
      <w:r w:rsidR="00215038" w:rsidRPr="00215038">
        <w:noBreakHyphen/>
      </w:r>
      <w:r w:rsidRPr="00215038">
        <w:t>Emitting Materials</w:t>
      </w:r>
      <w:r w:rsidR="00215038" w:rsidRPr="00215038">
        <w:t>:</w:t>
      </w:r>
    </w:p>
    <w:p w14:paraId="31F08457" w14:textId="77777777" w:rsidR="00700FD3" w:rsidRPr="00215038" w:rsidRDefault="006E7B9A" w:rsidP="00D62FC4">
      <w:pPr>
        <w:pStyle w:val="Level3"/>
      </w:pPr>
      <w:r w:rsidRPr="00215038">
        <w:t xml:space="preserve">Show </w:t>
      </w:r>
      <w:r w:rsidR="00700FD3" w:rsidRPr="00215038">
        <w:t>volatile organic compound types and quantities.</w:t>
      </w:r>
    </w:p>
    <w:p w14:paraId="7311C8E8" w14:textId="77777777" w:rsidR="00700FD3" w:rsidRPr="00215038" w:rsidRDefault="00700FD3" w:rsidP="00D62FC4">
      <w:pPr>
        <w:pStyle w:val="Level2"/>
      </w:pPr>
      <w:r w:rsidRPr="00215038">
        <w:t>Energy Star label for roofing membrane.</w:t>
      </w:r>
    </w:p>
    <w:p w14:paraId="0C555B2E" w14:textId="77777777" w:rsidR="00EF053C" w:rsidRPr="00215038" w:rsidRDefault="00EF053C" w:rsidP="00D62FC4">
      <w:pPr>
        <w:pStyle w:val="Level1"/>
      </w:pPr>
      <w:r w:rsidRPr="00215038">
        <w:t>Samples</w:t>
      </w:r>
      <w:r w:rsidR="00215038" w:rsidRPr="00215038">
        <w:t>:</w:t>
      </w:r>
    </w:p>
    <w:p w14:paraId="4197A098" w14:textId="77777777" w:rsidR="00EF053C" w:rsidRPr="00215038" w:rsidRDefault="006071F2" w:rsidP="00D62FC4">
      <w:pPr>
        <w:pStyle w:val="Level2"/>
      </w:pPr>
      <w:r w:rsidRPr="00215038">
        <w:t>Roofing</w:t>
      </w:r>
      <w:r w:rsidR="00EF053C" w:rsidRPr="00215038">
        <w:t xml:space="preserve"> Membrane</w:t>
      </w:r>
      <w:r w:rsidR="00215038" w:rsidRPr="00215038">
        <w:t xml:space="preserve">: </w:t>
      </w:r>
      <w:r w:rsidR="007B2990" w:rsidRPr="00215038">
        <w:t>150</w:t>
      </w:r>
      <w:r w:rsidR="00215038" w:rsidRPr="00215038">
        <w:t> mm (</w:t>
      </w:r>
      <w:r w:rsidR="007B2990" w:rsidRPr="00215038">
        <w:t>6</w:t>
      </w:r>
      <w:r w:rsidR="00215038" w:rsidRPr="00215038">
        <w:t> inch)</w:t>
      </w:r>
      <w:r w:rsidR="007B2990" w:rsidRPr="00215038">
        <w:t xml:space="preserve"> square.</w:t>
      </w:r>
    </w:p>
    <w:p w14:paraId="70F8B97D" w14:textId="77777777" w:rsidR="00EF053C" w:rsidRPr="00215038" w:rsidRDefault="006071F2" w:rsidP="00D62FC4">
      <w:pPr>
        <w:pStyle w:val="Level2"/>
      </w:pPr>
      <w:r w:rsidRPr="00215038">
        <w:t>Base</w:t>
      </w:r>
      <w:r w:rsidR="00EF053C" w:rsidRPr="00215038">
        <w:t xml:space="preserve"> Flashing</w:t>
      </w:r>
      <w:r w:rsidR="00215038" w:rsidRPr="00215038">
        <w:t xml:space="preserve">: </w:t>
      </w:r>
      <w:r w:rsidR="007B2990" w:rsidRPr="00215038">
        <w:t>150</w:t>
      </w:r>
      <w:r w:rsidR="00215038" w:rsidRPr="00215038">
        <w:t> mm (</w:t>
      </w:r>
      <w:r w:rsidR="007B2990" w:rsidRPr="00215038">
        <w:t>6</w:t>
      </w:r>
      <w:r w:rsidR="00215038" w:rsidRPr="00215038">
        <w:t> inch)</w:t>
      </w:r>
      <w:r w:rsidR="007B2990" w:rsidRPr="00215038">
        <w:t xml:space="preserve"> square.</w:t>
      </w:r>
    </w:p>
    <w:p w14:paraId="10F0DB30" w14:textId="508C4ED4" w:rsidR="00EF053C" w:rsidRDefault="00EF053C" w:rsidP="00D62FC4">
      <w:pPr>
        <w:pStyle w:val="Level2"/>
      </w:pPr>
      <w:r w:rsidRPr="00215038">
        <w:t>Fasteners</w:t>
      </w:r>
      <w:r w:rsidR="00215038" w:rsidRPr="00215038">
        <w:t xml:space="preserve">: </w:t>
      </w:r>
      <w:r w:rsidR="006071F2" w:rsidRPr="00215038">
        <w:t>Each</w:t>
      </w:r>
      <w:r w:rsidR="009B6B4A" w:rsidRPr="00215038">
        <w:t xml:space="preserve"> type.</w:t>
      </w:r>
      <w:r w:rsidR="005731F2">
        <w:t>(If Applicable)</w:t>
      </w:r>
    </w:p>
    <w:p w14:paraId="31B8EF29" w14:textId="4FBCA3EF" w:rsidR="005731F2" w:rsidRPr="00215038" w:rsidRDefault="005731F2" w:rsidP="00D62FC4">
      <w:pPr>
        <w:pStyle w:val="Level2"/>
      </w:pPr>
      <w:r>
        <w:t>Roofing System Adhesives (If Applicable)</w:t>
      </w:r>
    </w:p>
    <w:p w14:paraId="03156DC6" w14:textId="77777777" w:rsidR="00A02D54" w:rsidRPr="00215038" w:rsidRDefault="006071F2" w:rsidP="00D62FC4">
      <w:pPr>
        <w:pStyle w:val="Level2"/>
      </w:pPr>
      <w:r w:rsidRPr="00215038">
        <w:t>Roofing Membrane</w:t>
      </w:r>
      <w:r w:rsidR="00EF053C" w:rsidRPr="00215038">
        <w:t xml:space="preserve"> Seam</w:t>
      </w:r>
      <w:r w:rsidR="00215038" w:rsidRPr="00215038">
        <w:t xml:space="preserve">: </w:t>
      </w:r>
      <w:r w:rsidR="00CA6AB3" w:rsidRPr="00215038">
        <w:t>300</w:t>
      </w:r>
      <w:r w:rsidR="00215038" w:rsidRPr="00215038">
        <w:t> mm (</w:t>
      </w:r>
      <w:r w:rsidR="00CA6AB3" w:rsidRPr="00215038">
        <w:t>12</w:t>
      </w:r>
      <w:r w:rsidR="00215038" w:rsidRPr="00215038">
        <w:t> inches)</w:t>
      </w:r>
      <w:r w:rsidR="00CA6AB3" w:rsidRPr="00215038">
        <w:t xml:space="preserve"> square.</w:t>
      </w:r>
    </w:p>
    <w:p w14:paraId="6820F448" w14:textId="77777777" w:rsidR="002457C3" w:rsidRPr="00215038" w:rsidRDefault="002457C3" w:rsidP="00D62FC4">
      <w:pPr>
        <w:pStyle w:val="Level1"/>
      </w:pPr>
      <w:r w:rsidRPr="00215038">
        <w:t>Certificates</w:t>
      </w:r>
      <w:r w:rsidR="00215038" w:rsidRPr="00215038">
        <w:t xml:space="preserve">: </w:t>
      </w:r>
      <w:r w:rsidRPr="00215038">
        <w:t>Certify products comply with specifications.</w:t>
      </w:r>
    </w:p>
    <w:p w14:paraId="53486691" w14:textId="77777777" w:rsidR="002457C3" w:rsidRPr="00215038" w:rsidRDefault="002457C3" w:rsidP="00D62FC4">
      <w:pPr>
        <w:pStyle w:val="Level2"/>
      </w:pPr>
      <w:r w:rsidRPr="00215038">
        <w:t>Fire and windstorm classification.</w:t>
      </w:r>
    </w:p>
    <w:p w14:paraId="0CA892C8" w14:textId="77777777" w:rsidR="002457C3" w:rsidRPr="00215038" w:rsidRDefault="002457C3" w:rsidP="00D62FC4">
      <w:pPr>
        <w:pStyle w:val="Level2"/>
      </w:pPr>
      <w:r w:rsidRPr="00215038">
        <w:t>High wind zone design requirements.</w:t>
      </w:r>
    </w:p>
    <w:p w14:paraId="3A13AABE" w14:textId="77777777" w:rsidR="002457C3" w:rsidRPr="00215038" w:rsidRDefault="002457C3" w:rsidP="00D62FC4">
      <w:pPr>
        <w:pStyle w:val="Level2"/>
      </w:pPr>
      <w:r w:rsidRPr="00215038">
        <w:t>Energy performance requirements.</w:t>
      </w:r>
    </w:p>
    <w:p w14:paraId="1F8A1BAF" w14:textId="77777777" w:rsidR="00A02D54" w:rsidRPr="00215038" w:rsidRDefault="00A02D54" w:rsidP="00D62FC4">
      <w:pPr>
        <w:pStyle w:val="Level1"/>
      </w:pPr>
      <w:r w:rsidRPr="00215038">
        <w:t>Qualifications</w:t>
      </w:r>
      <w:r w:rsidR="00215038" w:rsidRPr="00215038">
        <w:t xml:space="preserve">: </w:t>
      </w:r>
      <w:r w:rsidRPr="00215038">
        <w:t xml:space="preserve">Substantiate qualifications </w:t>
      </w:r>
      <w:r w:rsidR="001E1ADE" w:rsidRPr="00215038">
        <w:t>comply with</w:t>
      </w:r>
      <w:r w:rsidRPr="00215038">
        <w:t xml:space="preserve"> specifications.</w:t>
      </w:r>
    </w:p>
    <w:p w14:paraId="1054C831" w14:textId="23B7B7D5" w:rsidR="00A02D54" w:rsidRPr="00215038" w:rsidRDefault="00215038" w:rsidP="00D62FC4">
      <w:pPr>
        <w:pStyle w:val="Level2"/>
      </w:pPr>
      <w:r>
        <w:t xml:space="preserve">Installer, including supervisors with </w:t>
      </w:r>
      <w:r w:rsidR="005731F2">
        <w:t xml:space="preserve">20 years </w:t>
      </w:r>
      <w:r>
        <w:t>project experience.</w:t>
      </w:r>
    </w:p>
    <w:p w14:paraId="1F90BB72" w14:textId="6F69ACA1" w:rsidR="00025DF6" w:rsidRPr="00215038" w:rsidRDefault="00215038" w:rsidP="00D62FC4">
      <w:pPr>
        <w:pStyle w:val="Level2"/>
      </w:pPr>
      <w:r>
        <w:t xml:space="preserve">Manufacturer's field representative </w:t>
      </w:r>
      <w:r w:rsidR="005731F2">
        <w:t>20 Years</w:t>
      </w:r>
      <w:r>
        <w:t> with project experience</w:t>
      </w:r>
      <w:r w:rsidR="005731F2">
        <w:t>.</w:t>
      </w:r>
    </w:p>
    <w:p w14:paraId="283882F9" w14:textId="635191B8" w:rsidR="00FE0DE7" w:rsidRPr="00710D23" w:rsidRDefault="00930E45" w:rsidP="00D62FC4">
      <w:pPr>
        <w:pStyle w:val="Level1"/>
      </w:pPr>
      <w:r w:rsidRPr="00215038">
        <w:t>Field quality control reports.</w:t>
      </w:r>
    </w:p>
    <w:p w14:paraId="7F135A16" w14:textId="77777777" w:rsidR="008C4947" w:rsidRPr="00215038" w:rsidRDefault="008C4947" w:rsidP="00D62FC4">
      <w:pPr>
        <w:pStyle w:val="Level1"/>
      </w:pPr>
      <w:r w:rsidRPr="00215038">
        <w:t>Temporary protection plan. Include list of proposed temporary materials.</w:t>
      </w:r>
    </w:p>
    <w:p w14:paraId="2473EFE3" w14:textId="77777777" w:rsidR="0088698D" w:rsidRPr="00215038" w:rsidRDefault="0088698D" w:rsidP="00D62FC4">
      <w:pPr>
        <w:pStyle w:val="Level1"/>
      </w:pPr>
      <w:r w:rsidRPr="00215038">
        <w:t>Operation and Maintenance Data</w:t>
      </w:r>
      <w:r w:rsidR="00215038" w:rsidRPr="00215038">
        <w:t>:</w:t>
      </w:r>
    </w:p>
    <w:p w14:paraId="0EC68E8A" w14:textId="77777777" w:rsidR="0088698D" w:rsidRPr="00215038" w:rsidRDefault="0088698D" w:rsidP="00D62FC4">
      <w:pPr>
        <w:pStyle w:val="Level2"/>
      </w:pPr>
      <w:r w:rsidRPr="00215038">
        <w:t>Maintenance manuals.</w:t>
      </w:r>
    </w:p>
    <w:p w14:paraId="72570B03" w14:textId="77777777" w:rsidR="00733E02" w:rsidRPr="00215038" w:rsidRDefault="00733E02" w:rsidP="00D62FC4">
      <w:pPr>
        <w:pStyle w:val="ArticleB"/>
        <w:outlineLvl w:val="1"/>
      </w:pPr>
      <w:r w:rsidRPr="00215038">
        <w:t>QUALITY ASSURANCE</w:t>
      </w:r>
    </w:p>
    <w:p w14:paraId="104E6BDA" w14:textId="77777777" w:rsidR="00733E02" w:rsidRPr="00215038" w:rsidRDefault="00733E02" w:rsidP="00D62FC4">
      <w:pPr>
        <w:pStyle w:val="Level1"/>
      </w:pPr>
      <w:r w:rsidRPr="00215038">
        <w:t>Installer Qualifications</w:t>
      </w:r>
      <w:r w:rsidR="00215038" w:rsidRPr="00215038">
        <w:t>:</w:t>
      </w:r>
    </w:p>
    <w:p w14:paraId="2B8C441E" w14:textId="77777777" w:rsidR="00244E20" w:rsidRPr="00215038" w:rsidRDefault="0088698D" w:rsidP="00D62FC4">
      <w:pPr>
        <w:pStyle w:val="Level2"/>
      </w:pPr>
      <w:r w:rsidRPr="00215038">
        <w:t xml:space="preserve">Approved by </w:t>
      </w:r>
      <w:r w:rsidR="004A7860" w:rsidRPr="00215038">
        <w:t>roofing system manufacturer</w:t>
      </w:r>
      <w:r w:rsidR="00DB2368" w:rsidRPr="00215038">
        <w:t xml:space="preserve"> as installer </w:t>
      </w:r>
      <w:r w:rsidR="00ED2154" w:rsidRPr="00215038">
        <w:t xml:space="preserve">for roofing system with </w:t>
      </w:r>
      <w:r w:rsidR="00DB2368" w:rsidRPr="00215038">
        <w:t>specified warranty.</w:t>
      </w:r>
    </w:p>
    <w:p w14:paraId="3F1DF609" w14:textId="77777777" w:rsidR="00481DD3" w:rsidRPr="00215038" w:rsidRDefault="00481DD3" w:rsidP="00D62FC4">
      <w:pPr>
        <w:pStyle w:val="Level2"/>
      </w:pPr>
      <w:r w:rsidRPr="00215038">
        <w:t>Regularly installs specified products.</w:t>
      </w:r>
    </w:p>
    <w:p w14:paraId="7B748784" w14:textId="77777777" w:rsidR="00481DD3" w:rsidRPr="00215038" w:rsidRDefault="00481DD3" w:rsidP="00D62FC4">
      <w:pPr>
        <w:pStyle w:val="Level2"/>
      </w:pPr>
      <w:r w:rsidRPr="00215038">
        <w:t>Installed specified products with satisfactory service on five similar installations for minimum five years.</w:t>
      </w:r>
    </w:p>
    <w:p w14:paraId="407FC166" w14:textId="458101D1" w:rsidR="00481DD3" w:rsidRPr="00215038" w:rsidRDefault="00215038" w:rsidP="00D62FC4">
      <w:pPr>
        <w:pStyle w:val="Level3"/>
      </w:pPr>
      <w:r>
        <w:t>Project Experience List: Provide contact names and addresses for completed projects. </w:t>
      </w:r>
    </w:p>
    <w:p w14:paraId="002B3602" w14:textId="77777777" w:rsidR="00481DD3" w:rsidRPr="00215038" w:rsidRDefault="00481DD3" w:rsidP="00D62FC4">
      <w:pPr>
        <w:pStyle w:val="Level2"/>
      </w:pPr>
      <w:r w:rsidRPr="00215038">
        <w:t>Employs full</w:t>
      </w:r>
      <w:r w:rsidR="00215038" w:rsidRPr="00215038">
        <w:noBreakHyphen/>
      </w:r>
      <w:r w:rsidRPr="00215038">
        <w:t>time supervisors experienced installing specified system and able to communicate with Contracting Officer's Representative and installer's personnel.</w:t>
      </w:r>
    </w:p>
    <w:p w14:paraId="14C396F0" w14:textId="77777777" w:rsidR="00025DF6" w:rsidRPr="00215038" w:rsidRDefault="00025DF6" w:rsidP="00D62FC4">
      <w:pPr>
        <w:pStyle w:val="Level1"/>
      </w:pPr>
      <w:r w:rsidRPr="00215038">
        <w:t>Manufacturer's Field Representative</w:t>
      </w:r>
      <w:r w:rsidR="00215038" w:rsidRPr="00215038">
        <w:t>:</w:t>
      </w:r>
    </w:p>
    <w:p w14:paraId="2E822F1C" w14:textId="77777777" w:rsidR="00025DF6" w:rsidRPr="00215038" w:rsidRDefault="00025DF6" w:rsidP="00D62FC4">
      <w:pPr>
        <w:pStyle w:val="Level2"/>
      </w:pPr>
      <w:r w:rsidRPr="00215038">
        <w:lastRenderedPageBreak/>
        <w:t>Manufacturer's full</w:t>
      </w:r>
      <w:r w:rsidR="00215038" w:rsidRPr="00215038">
        <w:noBreakHyphen/>
      </w:r>
      <w:r w:rsidRPr="00215038">
        <w:t>time technical employee or independent roofing inspector.</w:t>
      </w:r>
    </w:p>
    <w:p w14:paraId="535616AD" w14:textId="77777777" w:rsidR="00025DF6" w:rsidRPr="00215038" w:rsidRDefault="00025DF6" w:rsidP="00D62FC4">
      <w:pPr>
        <w:pStyle w:val="Level2"/>
      </w:pPr>
      <w:r w:rsidRPr="00215038">
        <w:t>Individual certified by Roof Consultants Institute as Registered Roof Observer.</w:t>
      </w:r>
    </w:p>
    <w:p w14:paraId="28B0BE2B" w14:textId="77777777" w:rsidR="00CA3954" w:rsidRPr="00215038" w:rsidRDefault="00CA3954" w:rsidP="00D62FC4">
      <w:pPr>
        <w:pStyle w:val="ArticleB"/>
        <w:outlineLvl w:val="1"/>
      </w:pPr>
      <w:r w:rsidRPr="00215038">
        <w:t>DELIVERY</w:t>
      </w:r>
    </w:p>
    <w:p w14:paraId="1F7C50DD" w14:textId="77777777" w:rsidR="00CA3954" w:rsidRPr="00215038" w:rsidRDefault="00CA3954" w:rsidP="00D62FC4">
      <w:pPr>
        <w:pStyle w:val="Level1"/>
      </w:pPr>
      <w:r w:rsidRPr="00215038">
        <w:t>Deliver products in manufacturer's original sealed packaging.</w:t>
      </w:r>
    </w:p>
    <w:p w14:paraId="7F36EE92" w14:textId="77777777" w:rsidR="00D75500" w:rsidRPr="00215038" w:rsidRDefault="00D75500" w:rsidP="00D62FC4">
      <w:pPr>
        <w:pStyle w:val="Level1"/>
      </w:pPr>
      <w:r w:rsidRPr="00215038">
        <w:t>Mark packaging, legibly. Indicate manufacturer's name or brand, type, and manufacture date.</w:t>
      </w:r>
    </w:p>
    <w:p w14:paraId="796B5165" w14:textId="77777777" w:rsidR="00D75500" w:rsidRPr="00215038" w:rsidRDefault="00D75500" w:rsidP="00D62FC4">
      <w:pPr>
        <w:pStyle w:val="Level1"/>
      </w:pPr>
      <w:r w:rsidRPr="00215038">
        <w:t>Before installation, return or dispose of products within distorted, damaged, or opened packaging.</w:t>
      </w:r>
    </w:p>
    <w:p w14:paraId="251E815C" w14:textId="77777777" w:rsidR="00D75500" w:rsidRPr="00215038" w:rsidRDefault="00D75500" w:rsidP="00D62FC4">
      <w:pPr>
        <w:pStyle w:val="ArticleB"/>
        <w:outlineLvl w:val="1"/>
      </w:pPr>
      <w:r w:rsidRPr="00215038">
        <w:t>STORAGE AND HANDLING</w:t>
      </w:r>
    </w:p>
    <w:p w14:paraId="1E556F08" w14:textId="77777777" w:rsidR="00A8787A" w:rsidRPr="00215038" w:rsidRDefault="00A8787A" w:rsidP="00D62FC4">
      <w:pPr>
        <w:pStyle w:val="Level1"/>
      </w:pPr>
      <w:r w:rsidRPr="00215038">
        <w:t xml:space="preserve">Comply with </w:t>
      </w:r>
      <w:r w:rsidR="00215038" w:rsidRPr="00215038">
        <w:t>NRCA </w:t>
      </w:r>
      <w:r w:rsidRPr="00215038">
        <w:t>Manual storage and handling requirements.</w:t>
      </w:r>
    </w:p>
    <w:p w14:paraId="4E9139C2" w14:textId="77777777" w:rsidR="00D75500" w:rsidRPr="00215038" w:rsidRDefault="00D75500" w:rsidP="00D62FC4">
      <w:pPr>
        <w:pStyle w:val="Level1"/>
      </w:pPr>
      <w:r w:rsidRPr="00215038">
        <w:t>Store products indoors in dry, weathertight facility.</w:t>
      </w:r>
    </w:p>
    <w:p w14:paraId="346195A1" w14:textId="77777777" w:rsidR="00A8787A" w:rsidRPr="00215038" w:rsidRDefault="00A8787A" w:rsidP="00D62FC4">
      <w:pPr>
        <w:pStyle w:val="Level1"/>
      </w:pPr>
      <w:r w:rsidRPr="00215038">
        <w:t xml:space="preserve">Store adhesives </w:t>
      </w:r>
      <w:r w:rsidR="00C455A7" w:rsidRPr="00215038">
        <w:t>according to</w:t>
      </w:r>
      <w:r w:rsidRPr="00215038">
        <w:t xml:space="preserve"> manufacturer'</w:t>
      </w:r>
      <w:r w:rsidR="000219A5" w:rsidRPr="00215038">
        <w:t>s</w:t>
      </w:r>
      <w:r w:rsidRPr="00215038">
        <w:t xml:space="preserve"> instructions.</w:t>
      </w:r>
    </w:p>
    <w:p w14:paraId="1EB60646" w14:textId="77777777" w:rsidR="00D75500" w:rsidRPr="00215038" w:rsidRDefault="00D75500" w:rsidP="00D62FC4">
      <w:pPr>
        <w:pStyle w:val="Level1"/>
      </w:pPr>
      <w:r w:rsidRPr="00215038">
        <w:t>Protect products from damage during handling and construction operations.</w:t>
      </w:r>
    </w:p>
    <w:p w14:paraId="481B7B87" w14:textId="77777777" w:rsidR="005953E9" w:rsidRPr="00215038" w:rsidRDefault="005953E9" w:rsidP="00D62FC4">
      <w:pPr>
        <w:pStyle w:val="Level1"/>
      </w:pPr>
      <w:r w:rsidRPr="00215038">
        <w:t>Products stored on the roof deck must not cause permanent deck deflection.</w:t>
      </w:r>
    </w:p>
    <w:p w14:paraId="615ECA8D" w14:textId="77777777" w:rsidR="00417562" w:rsidRPr="00215038" w:rsidRDefault="00417562" w:rsidP="00D62FC4">
      <w:pPr>
        <w:pStyle w:val="ArticleB"/>
        <w:outlineLvl w:val="1"/>
      </w:pPr>
      <w:r w:rsidRPr="00215038">
        <w:t>FIELD CONDITIONS</w:t>
      </w:r>
    </w:p>
    <w:p w14:paraId="0C8D5B44" w14:textId="77777777" w:rsidR="00417562" w:rsidRPr="00215038" w:rsidRDefault="00417562" w:rsidP="00D62FC4">
      <w:pPr>
        <w:pStyle w:val="Level1"/>
      </w:pPr>
      <w:r w:rsidRPr="00215038">
        <w:t>Environment</w:t>
      </w:r>
      <w:r w:rsidR="00215038" w:rsidRPr="00215038">
        <w:t>:</w:t>
      </w:r>
    </w:p>
    <w:p w14:paraId="76DD810F" w14:textId="77777777" w:rsidR="00553846" w:rsidRPr="00215038" w:rsidRDefault="006E7B9A" w:rsidP="00D62FC4">
      <w:pPr>
        <w:pStyle w:val="Level2"/>
      </w:pPr>
      <w:r w:rsidRPr="00215038">
        <w:t xml:space="preserve">Product </w:t>
      </w:r>
      <w:r w:rsidR="00553846" w:rsidRPr="00215038">
        <w:t>Temperature</w:t>
      </w:r>
      <w:r w:rsidR="00215038" w:rsidRPr="00215038">
        <w:t xml:space="preserve">: </w:t>
      </w:r>
      <w:r w:rsidR="00553846" w:rsidRPr="00215038">
        <w:t>Minimum 4</w:t>
      </w:r>
      <w:r w:rsidR="00215038" w:rsidRPr="00215038">
        <w:t> degrees C (</w:t>
      </w:r>
      <w:r w:rsidR="00553846" w:rsidRPr="00215038">
        <w:t>40</w:t>
      </w:r>
      <w:r w:rsidR="00215038" w:rsidRPr="00215038">
        <w:t> degrees F</w:t>
      </w:r>
      <w:r w:rsidR="004E770A">
        <w:t>)</w:t>
      </w:r>
      <w:r w:rsidR="00215038" w:rsidRPr="00215038">
        <w:t xml:space="preserve"> </w:t>
      </w:r>
      <w:r w:rsidR="00553846" w:rsidRPr="00215038">
        <w:t>and rising before installation.</w:t>
      </w:r>
    </w:p>
    <w:p w14:paraId="2AAD080C" w14:textId="77777777" w:rsidR="00553846" w:rsidRPr="00215038" w:rsidRDefault="00553846" w:rsidP="00D62FC4">
      <w:pPr>
        <w:pStyle w:val="Level2"/>
      </w:pPr>
      <w:r w:rsidRPr="00215038">
        <w:t>Weather Limitations</w:t>
      </w:r>
      <w:r w:rsidR="00215038" w:rsidRPr="00215038">
        <w:t xml:space="preserve">: </w:t>
      </w:r>
      <w:r w:rsidRPr="00215038">
        <w:t>Install roofing only during dry current and forecasted weather conditions.</w:t>
      </w:r>
    </w:p>
    <w:p w14:paraId="4B1A87E7" w14:textId="77777777" w:rsidR="007838DA" w:rsidRPr="00215038" w:rsidRDefault="007838DA" w:rsidP="00D62FC4">
      <w:pPr>
        <w:pStyle w:val="ArticleB"/>
        <w:outlineLvl w:val="1"/>
      </w:pPr>
      <w:r w:rsidRPr="00215038">
        <w:t>WARRANTY</w:t>
      </w:r>
    </w:p>
    <w:p w14:paraId="509C1B1A" w14:textId="77777777" w:rsidR="00244E20" w:rsidRPr="00215038" w:rsidRDefault="009A6C93" w:rsidP="00D62FC4">
      <w:pPr>
        <w:pStyle w:val="Level1"/>
      </w:pPr>
      <w:r w:rsidRPr="00215038">
        <w:t>Construction Warranty</w:t>
      </w:r>
      <w:r w:rsidR="00215038" w:rsidRPr="00215038">
        <w:t xml:space="preserve">: </w:t>
      </w:r>
      <w:r w:rsidRPr="00215038">
        <w:t>FAR clause 52.246</w:t>
      </w:r>
      <w:r w:rsidR="00215038" w:rsidRPr="00215038">
        <w:noBreakHyphen/>
      </w:r>
      <w:r w:rsidRPr="00215038">
        <w:t>21, "Warranty of Construction."</w:t>
      </w:r>
    </w:p>
    <w:p w14:paraId="36A44E41" w14:textId="77777777" w:rsidR="009A6C93" w:rsidRPr="00215038" w:rsidRDefault="009A6C93" w:rsidP="00D62FC4">
      <w:pPr>
        <w:pStyle w:val="Level1"/>
      </w:pPr>
      <w:r w:rsidRPr="00215038">
        <w:t>Manufacturer's Warranty</w:t>
      </w:r>
      <w:r w:rsidR="00215038" w:rsidRPr="00215038">
        <w:t xml:space="preserve">: </w:t>
      </w:r>
      <w:r w:rsidRPr="00215038">
        <w:t>Warrant roofing system against material and manufacturing defects</w:t>
      </w:r>
      <w:r w:rsidR="00057986" w:rsidRPr="00215038">
        <w:t xml:space="preserve"> and agree to repair any leak caused by a defect in the roofing system materials or workmanship of the installer</w:t>
      </w:r>
      <w:r w:rsidRPr="00215038">
        <w:t>.</w:t>
      </w:r>
    </w:p>
    <w:p w14:paraId="2FF8D37B" w14:textId="03C0A428" w:rsidR="009A6C93" w:rsidRDefault="008F71D3" w:rsidP="00D62FC4">
      <w:pPr>
        <w:pStyle w:val="Level2"/>
      </w:pPr>
      <w:r w:rsidRPr="00215038">
        <w:t>Warranty Period</w:t>
      </w:r>
      <w:r w:rsidR="00215038" w:rsidRPr="00215038">
        <w:t xml:space="preserve">: </w:t>
      </w:r>
      <w:r w:rsidR="00307520">
        <w:t>2</w:t>
      </w:r>
      <w:r w:rsidR="00057986" w:rsidRPr="00215038">
        <w:t>0</w:t>
      </w:r>
      <w:r w:rsidR="009A6C93" w:rsidRPr="00215038">
        <w:t xml:space="preserve"> years</w:t>
      </w:r>
      <w:r w:rsidR="00307520">
        <w:t xml:space="preserve"> NDL</w:t>
      </w:r>
      <w:r w:rsidR="003462A7">
        <w:t xml:space="preserve"> (No Dollar Limit)</w:t>
      </w:r>
      <w:r w:rsidR="009A6C93" w:rsidRPr="00215038">
        <w:t>.</w:t>
      </w:r>
    </w:p>
    <w:p w14:paraId="092F51CD" w14:textId="265F1082" w:rsidR="00307520" w:rsidRDefault="00307520" w:rsidP="00D62FC4">
      <w:pPr>
        <w:pStyle w:val="Level2"/>
      </w:pPr>
      <w:r w:rsidRPr="00710D23">
        <w:t>Contracting Officer's Representative must approve specification of a manufacturer's warranty</w:t>
      </w:r>
    </w:p>
    <w:p w14:paraId="403CC633" w14:textId="77777777" w:rsidR="00307520" w:rsidRPr="00215038" w:rsidRDefault="00307520" w:rsidP="00307520">
      <w:pPr>
        <w:pStyle w:val="Level2"/>
        <w:numPr>
          <w:ilvl w:val="0"/>
          <w:numId w:val="0"/>
        </w:numPr>
        <w:ind w:left="1080"/>
      </w:pPr>
    </w:p>
    <w:p w14:paraId="2ABB1AB9" w14:textId="59800829" w:rsidR="00917D49" w:rsidRDefault="00DF1DFF" w:rsidP="00917D49">
      <w:pPr>
        <w:pStyle w:val="PART"/>
      </w:pPr>
      <w:r w:rsidRPr="00215038">
        <w:lastRenderedPageBreak/>
        <w:t>PRODUCTS</w:t>
      </w:r>
    </w:p>
    <w:p w14:paraId="65F0D23D" w14:textId="77777777" w:rsidR="00C53C8D" w:rsidRPr="00215038" w:rsidRDefault="00C53C8D" w:rsidP="00D62FC4">
      <w:pPr>
        <w:pStyle w:val="ArticleB"/>
        <w:outlineLvl w:val="1"/>
      </w:pPr>
      <w:r w:rsidRPr="00215038">
        <w:t>SYSTEM DESCRIPTION</w:t>
      </w:r>
    </w:p>
    <w:p w14:paraId="62BE4B25" w14:textId="3E64B556" w:rsidR="006F2E82" w:rsidRPr="00215038" w:rsidRDefault="00215038" w:rsidP="00936C86">
      <w:pPr>
        <w:pStyle w:val="Level1"/>
      </w:pPr>
      <w:r>
        <w:t>Roofing System: Adhered</w:t>
      </w:r>
      <w:r w:rsidR="00917D49">
        <w:t xml:space="preserve"> </w:t>
      </w:r>
      <w:r>
        <w:t xml:space="preserve">roofing membrane, base flashing, roof insulation, fasteners, cover boards, substrate boards </w:t>
      </w:r>
      <w:r w:rsidR="00917D49">
        <w:t>with</w:t>
      </w:r>
      <w:r>
        <w:t> vapor retarders.</w:t>
      </w:r>
    </w:p>
    <w:p w14:paraId="3955B43E" w14:textId="77777777" w:rsidR="00C36B91" w:rsidRPr="00215038" w:rsidRDefault="00C36B91" w:rsidP="00D62FC4">
      <w:pPr>
        <w:pStyle w:val="ArticleB"/>
        <w:outlineLvl w:val="1"/>
      </w:pPr>
      <w:r w:rsidRPr="00215038">
        <w:t>SYSTEM PERFORMANCE</w:t>
      </w:r>
    </w:p>
    <w:p w14:paraId="455DDAA3" w14:textId="6D4239E1" w:rsidR="004C350D" w:rsidRPr="00901978" w:rsidRDefault="00C36B91" w:rsidP="004C350D">
      <w:pPr>
        <w:pStyle w:val="Level1"/>
      </w:pPr>
      <w:r w:rsidRPr="00901978">
        <w:t>Design roofing system meeting specified performance</w:t>
      </w:r>
      <w:r w:rsidR="00215038" w:rsidRPr="00901978">
        <w:t>:</w:t>
      </w:r>
    </w:p>
    <w:p w14:paraId="6763323B" w14:textId="638AF8CB" w:rsidR="00901978" w:rsidRDefault="004C350D" w:rsidP="00901978">
      <w:pPr>
        <w:pStyle w:val="Level2"/>
        <w:spacing w:line="240" w:lineRule="auto"/>
      </w:pPr>
      <w:r w:rsidRPr="00901978">
        <w:t xml:space="preserve">Wind Uplift Forces: Resist the following forces per FM Approvals </w:t>
      </w:r>
    </w:p>
    <w:p w14:paraId="7A3C8CB7" w14:textId="31FE4263" w:rsidR="004C350D" w:rsidRDefault="004C350D" w:rsidP="00901978">
      <w:pPr>
        <w:pStyle w:val="Level2"/>
        <w:numPr>
          <w:ilvl w:val="0"/>
          <w:numId w:val="0"/>
        </w:numPr>
        <w:spacing w:line="240" w:lineRule="auto"/>
        <w:ind w:left="1080"/>
      </w:pPr>
      <w:r w:rsidRPr="00901978">
        <w:t>1-49:</w:t>
      </w:r>
    </w:p>
    <w:p w14:paraId="286A4839" w14:textId="2DAC10BC" w:rsidR="000C4998" w:rsidRDefault="000C4998" w:rsidP="000C4998">
      <w:pPr>
        <w:pStyle w:val="Default"/>
        <w:ind w:firstLine="1080"/>
        <w:rPr>
          <w:sz w:val="20"/>
          <w:szCs w:val="20"/>
        </w:rPr>
      </w:pPr>
      <w:r>
        <w:rPr>
          <w:sz w:val="20"/>
          <w:szCs w:val="20"/>
        </w:rPr>
        <w:t xml:space="preserve">a. Wind Zone 1: </w:t>
      </w:r>
      <w:r>
        <w:rPr>
          <w:b/>
          <w:bCs/>
          <w:sz w:val="20"/>
          <w:szCs w:val="20"/>
        </w:rPr>
        <w:t xml:space="preserve">NOT USED </w:t>
      </w:r>
    </w:p>
    <w:p w14:paraId="106175B2" w14:textId="63CBA521" w:rsidR="000C4998" w:rsidRDefault="000C4998" w:rsidP="000C4998">
      <w:pPr>
        <w:pStyle w:val="Default"/>
        <w:ind w:firstLine="1080"/>
        <w:rPr>
          <w:sz w:val="20"/>
          <w:szCs w:val="20"/>
        </w:rPr>
      </w:pPr>
      <w:r>
        <w:rPr>
          <w:sz w:val="20"/>
          <w:szCs w:val="20"/>
        </w:rPr>
        <w:t xml:space="preserve">b. Wind Zone 1: 1.00 to 1.44 kPa (21 to 30 lbf/sq. ft MID ROOF </w:t>
      </w:r>
    </w:p>
    <w:p w14:paraId="656EE4C1" w14:textId="77777777" w:rsidR="000C4998" w:rsidRDefault="000C4998" w:rsidP="000C4998">
      <w:pPr>
        <w:pStyle w:val="Default"/>
        <w:ind w:left="1080"/>
        <w:rPr>
          <w:sz w:val="20"/>
          <w:szCs w:val="20"/>
        </w:rPr>
      </w:pPr>
      <w:r>
        <w:rPr>
          <w:sz w:val="20"/>
          <w:szCs w:val="20"/>
        </w:rPr>
        <w:t>c. Wind Zone 2: 1.48 to 2.15 kPa (31 to 45 lbf/sq. ft.)perimeter</w:t>
      </w:r>
    </w:p>
    <w:p w14:paraId="05ECEFFB" w14:textId="68CB0AC9" w:rsidR="000C4998" w:rsidRDefault="000C4998" w:rsidP="000C4998">
      <w:pPr>
        <w:pStyle w:val="Default"/>
        <w:ind w:left="1080"/>
        <w:rPr>
          <w:sz w:val="20"/>
          <w:szCs w:val="20"/>
        </w:rPr>
      </w:pPr>
      <w:r>
        <w:rPr>
          <w:sz w:val="20"/>
          <w:szCs w:val="20"/>
        </w:rPr>
        <w:t xml:space="preserve">   uplift force. </w:t>
      </w:r>
    </w:p>
    <w:p w14:paraId="6DBF1A24" w14:textId="481EB380" w:rsidR="000C4998" w:rsidRDefault="000C4998" w:rsidP="000C4998">
      <w:pPr>
        <w:pStyle w:val="Default"/>
        <w:ind w:firstLine="1080"/>
        <w:rPr>
          <w:sz w:val="20"/>
          <w:szCs w:val="20"/>
        </w:rPr>
      </w:pPr>
      <w:r>
        <w:rPr>
          <w:sz w:val="20"/>
          <w:szCs w:val="20"/>
        </w:rPr>
        <w:t xml:space="preserve">d. Wind Zone 3: 14.94-kPa (312-lbf/sq. ft.) corner uplift force. </w:t>
      </w:r>
    </w:p>
    <w:p w14:paraId="07F3B9BA" w14:textId="77777777" w:rsidR="000C4998" w:rsidRPr="00901978" w:rsidRDefault="000C4998" w:rsidP="00901978">
      <w:pPr>
        <w:pStyle w:val="Level2"/>
        <w:numPr>
          <w:ilvl w:val="0"/>
          <w:numId w:val="0"/>
        </w:numPr>
        <w:spacing w:line="240" w:lineRule="auto"/>
        <w:ind w:left="1080"/>
      </w:pPr>
    </w:p>
    <w:p w14:paraId="6AAE4F77" w14:textId="77777777" w:rsidR="004C350D" w:rsidRPr="00901978" w:rsidRDefault="004C350D" w:rsidP="00901978">
      <w:pPr>
        <w:pStyle w:val="Level1"/>
        <w:numPr>
          <w:ilvl w:val="0"/>
          <w:numId w:val="0"/>
        </w:numPr>
        <w:ind w:left="720" w:hanging="360"/>
      </w:pPr>
      <w:r w:rsidRPr="00901978">
        <w:t>B. Wind Design Standard: Fabricate and install copings and roof-edge</w:t>
      </w:r>
    </w:p>
    <w:p w14:paraId="20B370B0" w14:textId="3C2B87AF" w:rsidR="004C350D" w:rsidRPr="00901978" w:rsidRDefault="004C350D" w:rsidP="00901978">
      <w:pPr>
        <w:pStyle w:val="Level1"/>
        <w:numPr>
          <w:ilvl w:val="0"/>
          <w:numId w:val="0"/>
        </w:numPr>
        <w:ind w:left="720"/>
      </w:pPr>
      <w:r w:rsidRPr="00901978">
        <w:t>flashings tested per ANSI/SPRI ES-1 to resist design pressure</w:t>
      </w:r>
    </w:p>
    <w:p w14:paraId="7344DDE2" w14:textId="40B3294F" w:rsidR="00D0782F" w:rsidRPr="00215038" w:rsidRDefault="00D0782F" w:rsidP="00901978">
      <w:pPr>
        <w:pStyle w:val="Level1"/>
        <w:numPr>
          <w:ilvl w:val="2"/>
          <w:numId w:val="42"/>
        </w:numPr>
      </w:pPr>
      <w:r w:rsidRPr="00215038">
        <w:t>Energy Performance</w:t>
      </w:r>
      <w:r w:rsidR="00215038" w:rsidRPr="00215038">
        <w:t>:</w:t>
      </w:r>
    </w:p>
    <w:p w14:paraId="2B5C0C5D" w14:textId="148779C5" w:rsidR="00D0782F" w:rsidRPr="00215038" w:rsidRDefault="00215038" w:rsidP="00901978">
      <w:pPr>
        <w:pStyle w:val="Level2"/>
      </w:pPr>
      <w:r w:rsidRPr="00215038">
        <w:t>EPA </w:t>
      </w:r>
      <w:r w:rsidR="00D0782F" w:rsidRPr="00215038">
        <w:t>Energy Star Listed for low</w:t>
      </w:r>
      <w:r w:rsidRPr="00215038">
        <w:noBreakHyphen/>
      </w:r>
      <w:r w:rsidR="00D0782F" w:rsidRPr="00215038">
        <w:t>slope roof products.</w:t>
      </w:r>
    </w:p>
    <w:p w14:paraId="25BC30DD" w14:textId="334EE0AD" w:rsidR="00D0782F" w:rsidRPr="00215038" w:rsidRDefault="00D0782F" w:rsidP="003E575D">
      <w:pPr>
        <w:pStyle w:val="Level5"/>
        <w:numPr>
          <w:ilvl w:val="0"/>
          <w:numId w:val="0"/>
        </w:numPr>
        <w:ind w:left="2160"/>
      </w:pPr>
    </w:p>
    <w:p w14:paraId="3FAB425C" w14:textId="77777777" w:rsidR="00B01D55" w:rsidRPr="00215038" w:rsidRDefault="00B01D55" w:rsidP="00D62FC4">
      <w:pPr>
        <w:pStyle w:val="ArticleB"/>
        <w:outlineLvl w:val="1"/>
      </w:pPr>
      <w:r w:rsidRPr="00215038">
        <w:t>PRODUCTS</w:t>
      </w:r>
      <w:r w:rsidR="00215038" w:rsidRPr="00215038">
        <w:t xml:space="preserve"> - </w:t>
      </w:r>
      <w:r w:rsidRPr="00215038">
        <w:t>GENERAL</w:t>
      </w:r>
    </w:p>
    <w:p w14:paraId="281DA67B" w14:textId="77777777" w:rsidR="00B01D55" w:rsidRPr="00215038" w:rsidRDefault="00B01D55" w:rsidP="00D62FC4">
      <w:pPr>
        <w:pStyle w:val="Level1"/>
      </w:pPr>
      <w:r w:rsidRPr="00215038">
        <w:t>Basis of Design</w:t>
      </w:r>
      <w:r w:rsidR="00215038" w:rsidRPr="00215038">
        <w:t>: Section 09 06 00</w:t>
      </w:r>
      <w:r w:rsidRPr="00215038">
        <w:t>, SCHEDULE FOR FINISHES.</w:t>
      </w:r>
    </w:p>
    <w:p w14:paraId="1488751C" w14:textId="77777777" w:rsidR="00B01D55" w:rsidRPr="00215038" w:rsidRDefault="00C455A7" w:rsidP="00D62FC4">
      <w:pPr>
        <w:pStyle w:val="Level1"/>
      </w:pPr>
      <w:r w:rsidRPr="00215038">
        <w:t xml:space="preserve">Provide </w:t>
      </w:r>
      <w:r w:rsidR="00B01D55" w:rsidRPr="00215038">
        <w:t>roof system components from one manufacturer.</w:t>
      </w:r>
    </w:p>
    <w:p w14:paraId="52015E08" w14:textId="77777777" w:rsidR="00F77EAE" w:rsidRPr="00215038" w:rsidRDefault="00F77EAE" w:rsidP="00D62FC4">
      <w:pPr>
        <w:pStyle w:val="Level1"/>
      </w:pPr>
      <w:r w:rsidRPr="00215038">
        <w:t>Sustainable Construction Requirements</w:t>
      </w:r>
      <w:r w:rsidR="00215038" w:rsidRPr="00215038">
        <w:t>:</w:t>
      </w:r>
    </w:p>
    <w:p w14:paraId="4E17390D" w14:textId="77777777" w:rsidR="00FE0DE7" w:rsidRPr="00710D23" w:rsidRDefault="00FE0DE7" w:rsidP="00D62FC4">
      <w:pPr>
        <w:pStyle w:val="SpecNormal"/>
      </w:pPr>
    </w:p>
    <w:p w14:paraId="5424FB37" w14:textId="77777777" w:rsidR="00244E20" w:rsidRPr="00215038" w:rsidRDefault="004A7860" w:rsidP="00D62FC4">
      <w:pPr>
        <w:pStyle w:val="ArticleB"/>
        <w:outlineLvl w:val="1"/>
      </w:pPr>
      <w:r w:rsidRPr="00215038">
        <w:t>EPDM ROOFING</w:t>
      </w:r>
      <w:r w:rsidR="00F77EAE" w:rsidRPr="00215038">
        <w:t xml:space="preserve"> MEMBRANE</w:t>
      </w:r>
    </w:p>
    <w:p w14:paraId="502B3724" w14:textId="180105DB" w:rsidR="00244E20" w:rsidRPr="00215038" w:rsidRDefault="00215038" w:rsidP="00D62FC4">
      <w:pPr>
        <w:pStyle w:val="Level1"/>
      </w:pPr>
      <w:r>
        <w:t>EPDM Sheet: ASTM D4637/D4637M, Type I - non</w:t>
      </w:r>
      <w:r>
        <w:noBreakHyphen/>
        <w:t>reinforce</w:t>
      </w:r>
      <w:r w:rsidR="003E575D">
        <w:t xml:space="preserve">d, </w:t>
      </w:r>
    </w:p>
    <w:p w14:paraId="24EF44B5" w14:textId="77BAEDF8" w:rsidR="0001149F" w:rsidRPr="00215038" w:rsidRDefault="00215038" w:rsidP="00D62FC4">
      <w:pPr>
        <w:pStyle w:val="Level2"/>
      </w:pPr>
      <w:r>
        <w:t>Thickness: 1.5 mm (60 mils).</w:t>
      </w:r>
    </w:p>
    <w:p w14:paraId="485C15A4" w14:textId="49DC73F3" w:rsidR="00F77EAE" w:rsidRDefault="001538BB" w:rsidP="00D62FC4">
      <w:pPr>
        <w:pStyle w:val="Level2"/>
      </w:pPr>
      <w:r w:rsidRPr="00215038">
        <w:t>Color</w:t>
      </w:r>
      <w:r w:rsidR="00215038" w:rsidRPr="00215038">
        <w:t xml:space="preserve">: </w:t>
      </w:r>
      <w:r w:rsidR="003E575D">
        <w:t>White Color</w:t>
      </w:r>
      <w:r w:rsidR="00F77EAE" w:rsidRPr="00215038">
        <w:t>.</w:t>
      </w:r>
    </w:p>
    <w:p w14:paraId="595B2C34" w14:textId="4ADA0C65" w:rsidR="003E575D" w:rsidRDefault="003E575D" w:rsidP="003E575D">
      <w:pPr>
        <w:pStyle w:val="Level2"/>
        <w:numPr>
          <w:ilvl w:val="0"/>
          <w:numId w:val="0"/>
        </w:numPr>
        <w:ind w:left="1080"/>
      </w:pPr>
    </w:p>
    <w:p w14:paraId="2A1A4F2B" w14:textId="4E5BDB3E" w:rsidR="003E575D" w:rsidRDefault="003E575D" w:rsidP="003E575D">
      <w:pPr>
        <w:pStyle w:val="Level2"/>
        <w:numPr>
          <w:ilvl w:val="0"/>
          <w:numId w:val="0"/>
        </w:numPr>
        <w:ind w:left="1080"/>
      </w:pPr>
    </w:p>
    <w:p w14:paraId="34F6C353" w14:textId="79B00CE8" w:rsidR="003E575D" w:rsidRDefault="003E575D" w:rsidP="003E575D">
      <w:pPr>
        <w:pStyle w:val="Level2"/>
        <w:numPr>
          <w:ilvl w:val="0"/>
          <w:numId w:val="0"/>
        </w:numPr>
        <w:ind w:left="1080"/>
      </w:pPr>
    </w:p>
    <w:p w14:paraId="71EC249A" w14:textId="77777777" w:rsidR="003E575D" w:rsidRDefault="003E575D" w:rsidP="003E575D">
      <w:pPr>
        <w:pStyle w:val="Level2"/>
        <w:numPr>
          <w:ilvl w:val="0"/>
          <w:numId w:val="0"/>
        </w:numPr>
        <w:ind w:left="1080"/>
      </w:pPr>
    </w:p>
    <w:p w14:paraId="4EE0EE4B" w14:textId="77777777" w:rsidR="003E575D" w:rsidRPr="00215038" w:rsidRDefault="003E575D" w:rsidP="003E575D">
      <w:pPr>
        <w:pStyle w:val="Level2"/>
        <w:numPr>
          <w:ilvl w:val="0"/>
          <w:numId w:val="0"/>
        </w:numPr>
        <w:ind w:left="1080"/>
      </w:pPr>
    </w:p>
    <w:p w14:paraId="0FB71264" w14:textId="77777777" w:rsidR="00B72B6E" w:rsidRPr="00215038" w:rsidRDefault="004A7860" w:rsidP="00D62FC4">
      <w:pPr>
        <w:pStyle w:val="Level1"/>
      </w:pPr>
      <w:r w:rsidRPr="00215038">
        <w:t>Additional Properties</w:t>
      </w:r>
      <w:r w:rsidR="00215038" w:rsidRPr="0021503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800"/>
        <w:gridCol w:w="3096"/>
      </w:tblGrid>
      <w:tr w:rsidR="00B72B6E" w:rsidRPr="00215038" w14:paraId="05C6776E" w14:textId="77777777" w:rsidTr="00215038">
        <w:trPr>
          <w:jc w:val="center"/>
        </w:trPr>
        <w:tc>
          <w:tcPr>
            <w:tcW w:w="2718" w:type="dxa"/>
            <w:shd w:val="clear" w:color="auto" w:fill="auto"/>
          </w:tcPr>
          <w:p w14:paraId="7D4949AF" w14:textId="77777777" w:rsidR="00B72B6E" w:rsidRPr="00215038" w:rsidRDefault="00B72B6E" w:rsidP="00D62FC4">
            <w:pPr>
              <w:pStyle w:val="SpecTable"/>
            </w:pPr>
            <w:r w:rsidRPr="00215038">
              <w:t>PROPERTY</w:t>
            </w:r>
          </w:p>
        </w:tc>
        <w:tc>
          <w:tcPr>
            <w:tcW w:w="1800" w:type="dxa"/>
            <w:shd w:val="clear" w:color="auto" w:fill="auto"/>
          </w:tcPr>
          <w:p w14:paraId="7F9CCA16" w14:textId="77777777" w:rsidR="00B72B6E" w:rsidRPr="00215038" w:rsidRDefault="00B72B6E" w:rsidP="00D62FC4">
            <w:pPr>
              <w:pStyle w:val="SpecTable"/>
            </w:pPr>
            <w:r w:rsidRPr="00215038">
              <w:t>TEST METHOD</w:t>
            </w:r>
          </w:p>
        </w:tc>
        <w:tc>
          <w:tcPr>
            <w:tcW w:w="3096" w:type="dxa"/>
            <w:shd w:val="clear" w:color="auto" w:fill="auto"/>
          </w:tcPr>
          <w:p w14:paraId="3D01B696" w14:textId="77777777" w:rsidR="00B72B6E" w:rsidRPr="00215038" w:rsidRDefault="00B72B6E" w:rsidP="00D62FC4">
            <w:pPr>
              <w:pStyle w:val="SpecTable"/>
            </w:pPr>
            <w:r w:rsidRPr="00215038">
              <w:t>REQUIREMENT</w:t>
            </w:r>
          </w:p>
        </w:tc>
      </w:tr>
      <w:tr w:rsidR="00B72B6E" w:rsidRPr="00215038" w14:paraId="5F310E2F" w14:textId="77777777" w:rsidTr="00215038">
        <w:trPr>
          <w:jc w:val="center"/>
        </w:trPr>
        <w:tc>
          <w:tcPr>
            <w:tcW w:w="2718" w:type="dxa"/>
            <w:shd w:val="clear" w:color="auto" w:fill="auto"/>
          </w:tcPr>
          <w:p w14:paraId="29E06FC2" w14:textId="77777777" w:rsidR="00B72B6E" w:rsidRPr="00215038" w:rsidRDefault="00B72B6E" w:rsidP="00D62FC4">
            <w:pPr>
              <w:pStyle w:val="SpecTable"/>
            </w:pPr>
            <w:r w:rsidRPr="00215038">
              <w:t>Shore A Hardness</w:t>
            </w:r>
          </w:p>
        </w:tc>
        <w:tc>
          <w:tcPr>
            <w:tcW w:w="1800" w:type="dxa"/>
            <w:shd w:val="clear" w:color="auto" w:fill="auto"/>
          </w:tcPr>
          <w:p w14:paraId="222C332E" w14:textId="77777777" w:rsidR="00B72B6E" w:rsidRPr="00215038" w:rsidRDefault="00215038" w:rsidP="00D62FC4">
            <w:pPr>
              <w:pStyle w:val="SpecTable"/>
            </w:pPr>
            <w:r w:rsidRPr="00215038">
              <w:t>ASTM </w:t>
            </w:r>
            <w:r w:rsidR="00B72B6E" w:rsidRPr="00215038">
              <w:t>D2240</w:t>
            </w:r>
          </w:p>
        </w:tc>
        <w:tc>
          <w:tcPr>
            <w:tcW w:w="3096" w:type="dxa"/>
            <w:shd w:val="clear" w:color="auto" w:fill="auto"/>
          </w:tcPr>
          <w:p w14:paraId="14B42D0D" w14:textId="77777777" w:rsidR="00B72B6E" w:rsidRPr="00215038" w:rsidRDefault="00B72B6E" w:rsidP="00D62FC4">
            <w:pPr>
              <w:pStyle w:val="SpecTable"/>
            </w:pPr>
            <w:r w:rsidRPr="00215038">
              <w:t>55 to 75 Durometer</w:t>
            </w:r>
          </w:p>
        </w:tc>
      </w:tr>
      <w:tr w:rsidR="00B72B6E" w:rsidRPr="00215038" w14:paraId="038D4E02" w14:textId="77777777" w:rsidTr="00215038">
        <w:trPr>
          <w:jc w:val="center"/>
        </w:trPr>
        <w:tc>
          <w:tcPr>
            <w:tcW w:w="2718" w:type="dxa"/>
            <w:shd w:val="clear" w:color="auto" w:fill="auto"/>
          </w:tcPr>
          <w:p w14:paraId="77F9FF55" w14:textId="77777777" w:rsidR="00B72B6E" w:rsidRPr="00215038" w:rsidRDefault="00B72B6E" w:rsidP="00D62FC4">
            <w:pPr>
              <w:pStyle w:val="SpecTable"/>
            </w:pPr>
            <w:r w:rsidRPr="00215038">
              <w:lastRenderedPageBreak/>
              <w:t>Water Vapor Permeance</w:t>
            </w:r>
          </w:p>
        </w:tc>
        <w:tc>
          <w:tcPr>
            <w:tcW w:w="1800" w:type="dxa"/>
            <w:shd w:val="clear" w:color="auto" w:fill="auto"/>
          </w:tcPr>
          <w:p w14:paraId="4CC54D0D" w14:textId="77777777" w:rsidR="00B72B6E" w:rsidRPr="00215038" w:rsidRDefault="00215038" w:rsidP="00D62FC4">
            <w:pPr>
              <w:pStyle w:val="SpecTable"/>
            </w:pPr>
            <w:r w:rsidRPr="00215038">
              <w:t>ASTM </w:t>
            </w:r>
            <w:r w:rsidR="00B72B6E" w:rsidRPr="00215038">
              <w:t>E96</w:t>
            </w:r>
            <w:r w:rsidR="00ED54B5" w:rsidRPr="00215038">
              <w:t>/E96M</w:t>
            </w:r>
          </w:p>
        </w:tc>
        <w:tc>
          <w:tcPr>
            <w:tcW w:w="3096" w:type="dxa"/>
            <w:shd w:val="clear" w:color="auto" w:fill="auto"/>
          </w:tcPr>
          <w:p w14:paraId="4829B839" w14:textId="77777777" w:rsidR="00B72B6E" w:rsidRPr="00215038" w:rsidRDefault="00B72B6E" w:rsidP="00D62FC4">
            <w:pPr>
              <w:pStyle w:val="SpecTable"/>
            </w:pPr>
            <w:r w:rsidRPr="00215038">
              <w:t xml:space="preserve">Minimum </w:t>
            </w:r>
            <w:r w:rsidR="003E55DA" w:rsidRPr="00215038">
              <w:t>8</w:t>
            </w:r>
            <w:r w:rsidR="00215038" w:rsidRPr="00215038">
              <w:t> ng/Pa/s/sq. m (</w:t>
            </w:r>
            <w:r w:rsidRPr="00215038">
              <w:t>0.14</w:t>
            </w:r>
            <w:r w:rsidR="00215038" w:rsidRPr="00215038">
              <w:t> perms)</w:t>
            </w:r>
            <w:r w:rsidRPr="00215038">
              <w:t xml:space="preserve"> Water Method</w:t>
            </w:r>
          </w:p>
        </w:tc>
      </w:tr>
      <w:tr w:rsidR="00B72B6E" w:rsidRPr="00215038" w14:paraId="59E315F8" w14:textId="77777777" w:rsidTr="00215038">
        <w:trPr>
          <w:jc w:val="center"/>
        </w:trPr>
        <w:tc>
          <w:tcPr>
            <w:tcW w:w="2718" w:type="dxa"/>
            <w:shd w:val="clear" w:color="auto" w:fill="auto"/>
          </w:tcPr>
          <w:p w14:paraId="5EF65A66" w14:textId="77777777" w:rsidR="00B72B6E" w:rsidRPr="00215038" w:rsidRDefault="00B72B6E" w:rsidP="00D62FC4">
            <w:pPr>
              <w:pStyle w:val="SpecTable"/>
            </w:pPr>
            <w:r w:rsidRPr="00215038">
              <w:t>Fungi Resistance</w:t>
            </w:r>
          </w:p>
        </w:tc>
        <w:tc>
          <w:tcPr>
            <w:tcW w:w="1800" w:type="dxa"/>
            <w:shd w:val="clear" w:color="auto" w:fill="auto"/>
          </w:tcPr>
          <w:p w14:paraId="2BF6D352" w14:textId="77777777" w:rsidR="00B72B6E" w:rsidRPr="00215038" w:rsidRDefault="00215038" w:rsidP="00D62FC4">
            <w:pPr>
              <w:pStyle w:val="SpecTable"/>
            </w:pPr>
            <w:r w:rsidRPr="00215038">
              <w:t>ASTM </w:t>
            </w:r>
            <w:r w:rsidR="00B72B6E" w:rsidRPr="00215038">
              <w:t>G21</w:t>
            </w:r>
          </w:p>
        </w:tc>
        <w:tc>
          <w:tcPr>
            <w:tcW w:w="3096" w:type="dxa"/>
            <w:shd w:val="clear" w:color="auto" w:fill="auto"/>
          </w:tcPr>
          <w:p w14:paraId="3715C994" w14:textId="77777777" w:rsidR="00B72B6E" w:rsidRPr="00215038" w:rsidRDefault="00B72B6E" w:rsidP="00D62FC4">
            <w:pPr>
              <w:pStyle w:val="SpecTable"/>
            </w:pPr>
            <w:r w:rsidRPr="00215038">
              <w:t>After 21 days, no sustained growth or discoloration.</w:t>
            </w:r>
          </w:p>
        </w:tc>
      </w:tr>
    </w:tbl>
    <w:p w14:paraId="13DD93EF" w14:textId="77777777" w:rsidR="00FE0DE7" w:rsidRDefault="00FE0DE7" w:rsidP="00D62FC4">
      <w:pPr>
        <w:pStyle w:val="SpecNormal"/>
      </w:pPr>
    </w:p>
    <w:p w14:paraId="77CEB7D0" w14:textId="77777777" w:rsidR="00656F9B" w:rsidRPr="00215038" w:rsidRDefault="00656F9B" w:rsidP="00D62FC4">
      <w:pPr>
        <w:pStyle w:val="Level2"/>
      </w:pPr>
      <w:r w:rsidRPr="00215038">
        <w:t>Use fire retardant membrane when not protected by ballast o</w:t>
      </w:r>
      <w:r w:rsidR="00933EAB" w:rsidRPr="00215038">
        <w:t>r</w:t>
      </w:r>
      <w:r w:rsidRPr="00215038">
        <w:t xml:space="preserve"> pavers. Verify for </w:t>
      </w:r>
      <w:r w:rsidR="00215038" w:rsidRPr="00215038">
        <w:t>UL </w:t>
      </w:r>
      <w:r w:rsidRPr="00215038">
        <w:t>or approval.</w:t>
      </w:r>
    </w:p>
    <w:p w14:paraId="506E95E8" w14:textId="77777777" w:rsidR="00244E20" w:rsidRPr="00215038" w:rsidRDefault="00C0438B" w:rsidP="00D62FC4">
      <w:pPr>
        <w:pStyle w:val="ArticleB"/>
        <w:outlineLvl w:val="1"/>
      </w:pPr>
      <w:r w:rsidRPr="00215038">
        <w:t>MEMBRANE ACCESSORY MATERIALS</w:t>
      </w:r>
    </w:p>
    <w:p w14:paraId="3D79BC20" w14:textId="77777777" w:rsidR="00244E20" w:rsidRPr="00215038" w:rsidRDefault="004A7860" w:rsidP="00D62FC4">
      <w:pPr>
        <w:pStyle w:val="Level1"/>
      </w:pPr>
      <w:r w:rsidRPr="00215038">
        <w:t>Sheet roofing manufacturer</w:t>
      </w:r>
      <w:r w:rsidR="00CB34B3" w:rsidRPr="00215038">
        <w:t>'</w:t>
      </w:r>
      <w:r w:rsidRPr="00215038">
        <w:t>s specified products.</w:t>
      </w:r>
    </w:p>
    <w:p w14:paraId="0232DF1C" w14:textId="77777777" w:rsidR="00CB34B3" w:rsidRPr="00215038" w:rsidRDefault="00CB34B3" w:rsidP="00D62FC4">
      <w:pPr>
        <w:pStyle w:val="Level1"/>
      </w:pPr>
      <w:r w:rsidRPr="00215038">
        <w:t>Flashing Sheet</w:t>
      </w:r>
      <w:r w:rsidR="00215038" w:rsidRPr="00215038">
        <w:t xml:space="preserve">: </w:t>
      </w:r>
      <w:r w:rsidR="005D290C" w:rsidRPr="00215038">
        <w:t>Manufacturer's standard</w:t>
      </w:r>
      <w:r w:rsidR="00215038" w:rsidRPr="00215038">
        <w:t xml:space="preserve">; </w:t>
      </w:r>
      <w:r w:rsidR="005D290C" w:rsidRPr="00215038">
        <w:t>same material, and color as roofing membrane.</w:t>
      </w:r>
    </w:p>
    <w:p w14:paraId="74A5F396" w14:textId="77777777" w:rsidR="00CB34B3" w:rsidRPr="00215038" w:rsidRDefault="00CB34B3" w:rsidP="00D62FC4">
      <w:pPr>
        <w:pStyle w:val="Level2"/>
      </w:pPr>
      <w:r w:rsidRPr="00215038">
        <w:t>Self</w:t>
      </w:r>
      <w:r w:rsidR="00215038" w:rsidRPr="00215038">
        <w:noBreakHyphen/>
      </w:r>
      <w:r w:rsidRPr="00215038">
        <w:t>curing EPDM flashing adaptable to irregular shapes and surfaces.</w:t>
      </w:r>
    </w:p>
    <w:p w14:paraId="1D7EA71A" w14:textId="77777777" w:rsidR="00CB34B3" w:rsidRPr="00215038" w:rsidRDefault="00CB34B3" w:rsidP="00D62FC4">
      <w:pPr>
        <w:pStyle w:val="Level2"/>
      </w:pPr>
      <w:r w:rsidRPr="00215038">
        <w:t xml:space="preserve">Minimum </w:t>
      </w:r>
      <w:r w:rsidR="00B608CF" w:rsidRPr="00215038">
        <w:t>Thickness</w:t>
      </w:r>
      <w:r w:rsidR="00215038" w:rsidRPr="00215038">
        <w:t xml:space="preserve">: </w:t>
      </w:r>
      <w:r w:rsidRPr="00215038">
        <w:t>1.5</w:t>
      </w:r>
      <w:r w:rsidR="00215038" w:rsidRPr="00215038">
        <w:t> mm (</w:t>
      </w:r>
      <w:r w:rsidRPr="00215038">
        <w:t>0.060</w:t>
      </w:r>
      <w:r w:rsidR="00215038" w:rsidRPr="00215038">
        <w:t> inch)</w:t>
      </w:r>
      <w:r w:rsidRPr="00215038">
        <w:t>.</w:t>
      </w:r>
    </w:p>
    <w:p w14:paraId="1EDD4054" w14:textId="77777777" w:rsidR="002757E0" w:rsidRPr="00215038" w:rsidRDefault="002757E0" w:rsidP="00D62FC4">
      <w:pPr>
        <w:pStyle w:val="Level1"/>
      </w:pPr>
      <w:r w:rsidRPr="00215038">
        <w:t>Factory Formed Flashings</w:t>
      </w:r>
      <w:r w:rsidR="00215038" w:rsidRPr="00215038">
        <w:t xml:space="preserve">: </w:t>
      </w:r>
      <w:r w:rsidRPr="00215038">
        <w:t>Inside and outside corners, pipe boots, and other special flashing shapes to minimize field fabrication.</w:t>
      </w:r>
    </w:p>
    <w:p w14:paraId="28F98C9E" w14:textId="77777777" w:rsidR="00244E20" w:rsidRPr="00215038" w:rsidRDefault="004A7860" w:rsidP="00D62FC4">
      <w:pPr>
        <w:pStyle w:val="Level1"/>
      </w:pPr>
      <w:r w:rsidRPr="00215038">
        <w:t>Splice Adhesive</w:t>
      </w:r>
      <w:r w:rsidR="00C0438B" w:rsidRPr="00215038">
        <w:t xml:space="preserve"> or Tape</w:t>
      </w:r>
      <w:r w:rsidR="00215038" w:rsidRPr="00215038">
        <w:t xml:space="preserve">: </w:t>
      </w:r>
      <w:r w:rsidR="00C0438B" w:rsidRPr="00215038">
        <w:t xml:space="preserve">Manufacturer's standard for </w:t>
      </w:r>
      <w:r w:rsidRPr="00215038">
        <w:t xml:space="preserve">roofing </w:t>
      </w:r>
      <w:r w:rsidR="00B608CF" w:rsidRPr="00215038">
        <w:t xml:space="preserve">membrane </w:t>
      </w:r>
      <w:r w:rsidRPr="00215038">
        <w:t>and flashing sheet.</w:t>
      </w:r>
    </w:p>
    <w:p w14:paraId="0894426C" w14:textId="77777777" w:rsidR="00B72B6E" w:rsidRPr="00215038" w:rsidRDefault="005D290C" w:rsidP="00D62FC4">
      <w:pPr>
        <w:pStyle w:val="Level1"/>
      </w:pPr>
      <w:r w:rsidRPr="00215038">
        <w:t xml:space="preserve">Splice </w:t>
      </w:r>
      <w:r w:rsidR="004A7860" w:rsidRPr="00215038">
        <w:t>Lap Sealant</w:t>
      </w:r>
      <w:r w:rsidR="00215038" w:rsidRPr="00215038">
        <w:t xml:space="preserve">: </w:t>
      </w:r>
      <w:r w:rsidR="004A7860" w:rsidRPr="00215038">
        <w:t>Liquid EPDM rubber for exposed lap edge.</w:t>
      </w:r>
    </w:p>
    <w:p w14:paraId="3680E18F" w14:textId="77777777" w:rsidR="00FE0DE7" w:rsidRPr="00710D23" w:rsidRDefault="00FE0DE7" w:rsidP="00D62FC4">
      <w:pPr>
        <w:pStyle w:val="SpecNote"/>
        <w:outlineLvl w:val="9"/>
      </w:pPr>
    </w:p>
    <w:p w14:paraId="2EA454A9" w14:textId="3D5E0779" w:rsidR="000F052C" w:rsidRPr="00215038" w:rsidRDefault="00215038" w:rsidP="00D62FC4">
      <w:pPr>
        <w:pStyle w:val="Level1"/>
      </w:pPr>
      <w:r>
        <w:t>Bonding Adhesive: Manufacturer's standard, solvent based, to suit substrates.</w:t>
      </w:r>
    </w:p>
    <w:p w14:paraId="71509AFA" w14:textId="77777777" w:rsidR="005D290C" w:rsidRPr="00215038" w:rsidRDefault="005D290C" w:rsidP="00D62FC4">
      <w:pPr>
        <w:pStyle w:val="Level1"/>
      </w:pPr>
      <w:r w:rsidRPr="00215038">
        <w:t>Termination Bars</w:t>
      </w:r>
      <w:r w:rsidR="00215038" w:rsidRPr="00215038">
        <w:t xml:space="preserve">: </w:t>
      </w:r>
      <w:r w:rsidRPr="00215038">
        <w:t xml:space="preserve">Manufacturer's standard, </w:t>
      </w:r>
      <w:r w:rsidR="00764987" w:rsidRPr="00215038">
        <w:t xml:space="preserve">stainless steel or aluminum, </w:t>
      </w:r>
      <w:r w:rsidRPr="00215038">
        <w:t>25 mm wide by 3 mm thick (1 inch wide by 1/8 inch thick)</w:t>
      </w:r>
      <w:r w:rsidR="00764987" w:rsidRPr="00215038">
        <w:t xml:space="preserve"> factory drilled for fasteners</w:t>
      </w:r>
      <w:r w:rsidRPr="00215038">
        <w:t>.</w:t>
      </w:r>
    </w:p>
    <w:p w14:paraId="3C5662E1" w14:textId="77777777" w:rsidR="005D290C" w:rsidRPr="00215038" w:rsidRDefault="005D290C" w:rsidP="00D62FC4">
      <w:pPr>
        <w:pStyle w:val="Level1"/>
      </w:pPr>
      <w:r w:rsidRPr="00215038">
        <w:t>Battens</w:t>
      </w:r>
      <w:r w:rsidR="00215038" w:rsidRPr="00215038">
        <w:t xml:space="preserve">: </w:t>
      </w:r>
      <w:r w:rsidRPr="00215038">
        <w:t xml:space="preserve">Manufacturer's standard, </w:t>
      </w:r>
      <w:r w:rsidR="00764987" w:rsidRPr="00215038">
        <w:t>galvan</w:t>
      </w:r>
      <w:r w:rsidR="00B837FE" w:rsidRPr="00215038">
        <w:t>n</w:t>
      </w:r>
      <w:r w:rsidR="00764987" w:rsidRPr="00215038">
        <w:t>ealed</w:t>
      </w:r>
      <w:r w:rsidRPr="00215038">
        <w:t xml:space="preserve"> or </w:t>
      </w:r>
      <w:r w:rsidR="00764987" w:rsidRPr="00215038">
        <w:t>galvanized</w:t>
      </w:r>
      <w:r w:rsidRPr="00215038">
        <w:t xml:space="preserve"> steel, 25 mm wide by 1.3 mm thick (1 inch wide by 0.05 inch thick)</w:t>
      </w:r>
      <w:r w:rsidR="00764987" w:rsidRPr="00215038">
        <w:t xml:space="preserve">, factory </w:t>
      </w:r>
      <w:r w:rsidRPr="00215038">
        <w:t>punched</w:t>
      </w:r>
      <w:r w:rsidR="00764987" w:rsidRPr="00215038">
        <w:t xml:space="preserve"> for fasteners</w:t>
      </w:r>
      <w:r w:rsidRPr="00215038">
        <w:t>.</w:t>
      </w:r>
    </w:p>
    <w:p w14:paraId="591C2788" w14:textId="77777777" w:rsidR="00915FC9" w:rsidRPr="00393CC4" w:rsidRDefault="00915FC9" w:rsidP="00D62FC4">
      <w:pPr>
        <w:pStyle w:val="Level1"/>
      </w:pPr>
      <w:r w:rsidRPr="00393CC4">
        <w:t>Pipe Compression Clamp</w:t>
      </w:r>
      <w:r w:rsidR="00215038" w:rsidRPr="00393CC4">
        <w:t>:</w:t>
      </w:r>
    </w:p>
    <w:p w14:paraId="2825656C" w14:textId="4EFE750B" w:rsidR="00915FC9" w:rsidRPr="00393CC4" w:rsidRDefault="00915FC9" w:rsidP="00D62FC4">
      <w:pPr>
        <w:pStyle w:val="Level2"/>
      </w:pPr>
      <w:r w:rsidRPr="00393CC4">
        <w:t>Stainless steel draw</w:t>
      </w:r>
      <w:r w:rsidR="00EC012A">
        <w:t>-</w:t>
      </w:r>
      <w:r w:rsidRPr="00393CC4">
        <w:t>band.</w:t>
      </w:r>
    </w:p>
    <w:p w14:paraId="3DB0B1FB" w14:textId="77777777" w:rsidR="00915FC9" w:rsidRPr="00215038" w:rsidRDefault="00915FC9" w:rsidP="00D62FC4">
      <w:pPr>
        <w:pStyle w:val="Level2"/>
      </w:pPr>
      <w:r w:rsidRPr="00215038">
        <w:t>Worm drive clamp device.</w:t>
      </w:r>
    </w:p>
    <w:p w14:paraId="3EA8CA8B" w14:textId="77777777" w:rsidR="00915FC9" w:rsidRPr="00215038" w:rsidRDefault="00915FC9" w:rsidP="00D62FC4">
      <w:pPr>
        <w:pStyle w:val="Level1"/>
      </w:pPr>
      <w:r w:rsidRPr="00215038">
        <w:t>Fasteners</w:t>
      </w:r>
      <w:r w:rsidR="00215038" w:rsidRPr="00215038">
        <w:t xml:space="preserve">: </w:t>
      </w:r>
      <w:r w:rsidRPr="00215038">
        <w:t>Manufacturer's standard coated steel with metal or plastic plates</w:t>
      </w:r>
      <w:r w:rsidR="00DD7283" w:rsidRPr="00215038">
        <w:t xml:space="preserve">, </w:t>
      </w:r>
      <w:r w:rsidRPr="00215038">
        <w:t>to suit application.</w:t>
      </w:r>
    </w:p>
    <w:p w14:paraId="6C6F0099" w14:textId="77777777" w:rsidR="00B72B6E" w:rsidRPr="00215038" w:rsidRDefault="004A7860" w:rsidP="00D62FC4">
      <w:pPr>
        <w:pStyle w:val="Level1"/>
      </w:pPr>
      <w:r w:rsidRPr="00215038">
        <w:t>Fastener Sealer</w:t>
      </w:r>
      <w:r w:rsidR="00215038" w:rsidRPr="00215038">
        <w:t xml:space="preserve">: </w:t>
      </w:r>
      <w:proofErr w:type="gramStart"/>
      <w:r w:rsidRPr="00215038">
        <w:t>One part</w:t>
      </w:r>
      <w:proofErr w:type="gramEnd"/>
      <w:r w:rsidRPr="00215038">
        <w:t xml:space="preserve"> elastomeric adhesive sealant.</w:t>
      </w:r>
    </w:p>
    <w:p w14:paraId="7976E012" w14:textId="77777777" w:rsidR="00244E20" w:rsidRPr="00215038" w:rsidRDefault="004A7860" w:rsidP="00D62FC4">
      <w:pPr>
        <w:pStyle w:val="Level1"/>
      </w:pPr>
      <w:r w:rsidRPr="00215038">
        <w:t>Temporary Closure Sealers (Night Sealant)</w:t>
      </w:r>
      <w:r w:rsidR="00215038" w:rsidRPr="00215038">
        <w:t xml:space="preserve">: </w:t>
      </w:r>
      <w:r w:rsidRPr="00215038">
        <w:t xml:space="preserve">Polyurethane </w:t>
      </w:r>
      <w:proofErr w:type="gramStart"/>
      <w:r w:rsidRPr="00215038">
        <w:t>two part</w:t>
      </w:r>
      <w:proofErr w:type="gramEnd"/>
      <w:r w:rsidRPr="00215038">
        <w:t xml:space="preserve"> sealer.</w:t>
      </w:r>
    </w:p>
    <w:p w14:paraId="607F015B" w14:textId="77777777" w:rsidR="00244E20" w:rsidRPr="00215038" w:rsidRDefault="004A7860" w:rsidP="00D62FC4">
      <w:pPr>
        <w:pStyle w:val="Level1"/>
      </w:pPr>
      <w:r w:rsidRPr="00215038">
        <w:lastRenderedPageBreak/>
        <w:t>Primers, Splice Tapes, Cleaners, and Butyl Rubber Seals</w:t>
      </w:r>
      <w:r w:rsidR="00215038" w:rsidRPr="00215038">
        <w:t xml:space="preserve">: </w:t>
      </w:r>
      <w:r w:rsidRPr="00215038">
        <w:t>As specified by roof membrane manufacturer.</w:t>
      </w:r>
    </w:p>
    <w:p w14:paraId="2C65734B" w14:textId="77777777" w:rsidR="00244E20" w:rsidRPr="00215038" w:rsidRDefault="004A7860" w:rsidP="00D62FC4">
      <w:pPr>
        <w:pStyle w:val="ArticleB"/>
        <w:outlineLvl w:val="1"/>
      </w:pPr>
      <w:r w:rsidRPr="00215038">
        <w:t>FASTENERS</w:t>
      </w:r>
    </w:p>
    <w:p w14:paraId="4B04C429" w14:textId="77777777" w:rsidR="009670B5" w:rsidRPr="00215038" w:rsidRDefault="004A7860" w:rsidP="00D62FC4">
      <w:pPr>
        <w:pStyle w:val="Level1"/>
      </w:pPr>
      <w:r w:rsidRPr="00215038">
        <w:t>Fasteners and washers required for securing pavers together with straps and to walls or other anchorage</w:t>
      </w:r>
      <w:r w:rsidR="00215038" w:rsidRPr="00215038">
        <w:t>:</w:t>
      </w:r>
    </w:p>
    <w:p w14:paraId="10E6306A" w14:textId="77777777" w:rsidR="009670B5" w:rsidRPr="00215038" w:rsidRDefault="004A7860" w:rsidP="00D62FC4">
      <w:pPr>
        <w:pStyle w:val="Level2"/>
      </w:pPr>
      <w:r w:rsidRPr="00215038">
        <w:t xml:space="preserve">Straps for </w:t>
      </w:r>
      <w:r w:rsidR="00F301BE" w:rsidRPr="00215038">
        <w:t>S</w:t>
      </w:r>
      <w:r w:rsidRPr="00215038">
        <w:t xml:space="preserve">ecuring </w:t>
      </w:r>
      <w:r w:rsidR="00F301BE" w:rsidRPr="00215038">
        <w:t>P</w:t>
      </w:r>
      <w:r w:rsidRPr="00215038">
        <w:t xml:space="preserve">avers </w:t>
      </w:r>
      <w:r w:rsidR="00F301BE" w:rsidRPr="00215038">
        <w:t>T</w:t>
      </w:r>
      <w:r w:rsidRPr="00215038">
        <w:t>ogether</w:t>
      </w:r>
      <w:r w:rsidR="00215038" w:rsidRPr="00215038">
        <w:t>:</w:t>
      </w:r>
    </w:p>
    <w:p w14:paraId="69DC0BFA" w14:textId="77777777" w:rsidR="009670B5" w:rsidRPr="00215038" w:rsidRDefault="004A7860" w:rsidP="00D62FC4">
      <w:pPr>
        <w:pStyle w:val="Level3"/>
      </w:pPr>
      <w:r w:rsidRPr="00215038">
        <w:t xml:space="preserve">Stainless </w:t>
      </w:r>
      <w:r w:rsidR="00F301BE" w:rsidRPr="00215038">
        <w:t>S</w:t>
      </w:r>
      <w:r w:rsidRPr="00215038">
        <w:t>teel</w:t>
      </w:r>
      <w:r w:rsidR="00215038" w:rsidRPr="00215038">
        <w:t>: ASTM </w:t>
      </w:r>
      <w:r w:rsidR="005B33A8" w:rsidRPr="00215038">
        <w:t>A276/A276M</w:t>
      </w:r>
      <w:r w:rsidRPr="00215038">
        <w:t xml:space="preserve">, </w:t>
      </w:r>
      <w:r w:rsidR="00F301BE" w:rsidRPr="00215038">
        <w:t>T</w:t>
      </w:r>
      <w:r w:rsidRPr="00215038">
        <w:t>ype 302 or 304, minimum 0.46</w:t>
      </w:r>
      <w:r w:rsidR="00215038" w:rsidRPr="00215038">
        <w:t> mm (</w:t>
      </w:r>
      <w:r w:rsidRPr="00215038">
        <w:t>0.018</w:t>
      </w:r>
      <w:r w:rsidR="00215038" w:rsidRPr="00215038">
        <w:t> inch)</w:t>
      </w:r>
      <w:r w:rsidRPr="00215038">
        <w:t xml:space="preserve"> thick.</w:t>
      </w:r>
    </w:p>
    <w:p w14:paraId="39C45BE0" w14:textId="77777777" w:rsidR="009670B5" w:rsidRPr="00215038" w:rsidRDefault="004A7860" w:rsidP="00D62FC4">
      <w:pPr>
        <w:pStyle w:val="Level3"/>
      </w:pPr>
      <w:r w:rsidRPr="00215038">
        <w:t xml:space="preserve">Aluminum </w:t>
      </w:r>
      <w:r w:rsidR="00F301BE" w:rsidRPr="00215038">
        <w:t>S</w:t>
      </w:r>
      <w:r w:rsidRPr="00215038">
        <w:t>trap</w:t>
      </w:r>
      <w:r w:rsidR="00215038" w:rsidRPr="00215038">
        <w:t>: ASTM </w:t>
      </w:r>
      <w:r w:rsidR="00F15664" w:rsidRPr="00215038">
        <w:t>B209/</w:t>
      </w:r>
      <w:r w:rsidRPr="00215038">
        <w:t>B209</w:t>
      </w:r>
      <w:r w:rsidR="00B837FE" w:rsidRPr="00215038">
        <w:t>M</w:t>
      </w:r>
      <w:r w:rsidRPr="00215038">
        <w:t>, minimum 2.39</w:t>
      </w:r>
      <w:r w:rsidR="00215038" w:rsidRPr="00215038">
        <w:t> mm (</w:t>
      </w:r>
      <w:r w:rsidRPr="00215038">
        <w:t>0.094</w:t>
      </w:r>
      <w:r w:rsidR="00215038" w:rsidRPr="00215038">
        <w:t> inch)</w:t>
      </w:r>
      <w:r w:rsidRPr="00215038">
        <w:t xml:space="preserve"> thick.</w:t>
      </w:r>
    </w:p>
    <w:p w14:paraId="3D0562FD" w14:textId="77777777" w:rsidR="009670B5" w:rsidRPr="00215038" w:rsidRDefault="004A7860" w:rsidP="00D62FC4">
      <w:pPr>
        <w:pStyle w:val="Level3"/>
      </w:pPr>
      <w:r w:rsidRPr="00215038">
        <w:t>Round corners on straps.</w:t>
      </w:r>
    </w:p>
    <w:p w14:paraId="12B349BF" w14:textId="77777777" w:rsidR="009670B5" w:rsidRPr="00215038" w:rsidRDefault="004A7860" w:rsidP="00D62FC4">
      <w:pPr>
        <w:pStyle w:val="Level3"/>
      </w:pPr>
      <w:r w:rsidRPr="00215038">
        <w:t>Form straps 38</w:t>
      </w:r>
      <w:r w:rsidR="00215038" w:rsidRPr="00215038">
        <w:t> mm (</w:t>
      </w:r>
      <w:r w:rsidRPr="00215038">
        <w:t>1</w:t>
      </w:r>
      <w:r w:rsidR="00215038" w:rsidRPr="00215038">
        <w:noBreakHyphen/>
      </w:r>
      <w:r w:rsidRPr="00215038">
        <w:t>1/2</w:t>
      </w:r>
      <w:r w:rsidR="00215038" w:rsidRPr="00215038">
        <w:t> inches)</w:t>
      </w:r>
      <w:r w:rsidRPr="00215038">
        <w:t xml:space="preserve"> wide, 3</w:t>
      </w:r>
      <w:r w:rsidR="00215038" w:rsidRPr="00215038">
        <w:t> m (</w:t>
      </w:r>
      <w:r w:rsidRPr="00215038">
        <w:t>10</w:t>
      </w:r>
      <w:r w:rsidR="00215038" w:rsidRPr="00215038">
        <w:t> feet)</w:t>
      </w:r>
      <w:r w:rsidRPr="00215038">
        <w:t xml:space="preserve"> maximum length with 6 by 10</w:t>
      </w:r>
      <w:r w:rsidR="00215038" w:rsidRPr="00215038">
        <w:t> mm (</w:t>
      </w:r>
      <w:r w:rsidRPr="00215038">
        <w:t>1/4 by 3/8</w:t>
      </w:r>
      <w:r w:rsidR="00215038" w:rsidRPr="00215038">
        <w:t> inch)</w:t>
      </w:r>
      <w:r w:rsidRPr="00215038">
        <w:t xml:space="preserve"> punched slotted holes at 100</w:t>
      </w:r>
      <w:r w:rsidR="00215038" w:rsidRPr="00215038">
        <w:t> mm (</w:t>
      </w:r>
      <w:r w:rsidRPr="00215038">
        <w:t>4</w:t>
      </w:r>
      <w:r w:rsidR="00215038" w:rsidRPr="00215038">
        <w:t> inch)</w:t>
      </w:r>
      <w:r w:rsidRPr="00215038">
        <w:t xml:space="preserve"> centers centered on width of strap. Punch hole size 2</w:t>
      </w:r>
      <w:r w:rsidR="00215038" w:rsidRPr="00215038">
        <w:t> mm (</w:t>
      </w:r>
      <w:r w:rsidRPr="00215038">
        <w:t>1/16</w:t>
      </w:r>
      <w:r w:rsidR="00215038" w:rsidRPr="00215038">
        <w:t> inch)</w:t>
      </w:r>
      <w:r w:rsidRPr="00215038">
        <w:t xml:space="preserve"> larger than fastener shank when shank is thicker than 5</w:t>
      </w:r>
      <w:r w:rsidR="00215038" w:rsidRPr="00215038">
        <w:t> mm (</w:t>
      </w:r>
      <w:r w:rsidRPr="00215038">
        <w:t>3/16</w:t>
      </w:r>
      <w:r w:rsidR="00215038" w:rsidRPr="00215038">
        <w:t> inch)</w:t>
      </w:r>
      <w:r w:rsidRPr="00215038">
        <w:t>.</w:t>
      </w:r>
    </w:p>
    <w:p w14:paraId="62EB342E" w14:textId="77777777" w:rsidR="00B72B6E" w:rsidRPr="00215038" w:rsidRDefault="004A7860" w:rsidP="00D62FC4">
      <w:pPr>
        <w:pStyle w:val="ArticleB"/>
        <w:outlineLvl w:val="1"/>
      </w:pPr>
      <w:r w:rsidRPr="00215038">
        <w:t>SEPARATION SHEET</w:t>
      </w:r>
    </w:p>
    <w:p w14:paraId="743DB175" w14:textId="77777777" w:rsidR="00244E20" w:rsidRPr="00215038" w:rsidRDefault="004A7860" w:rsidP="00D62FC4">
      <w:pPr>
        <w:pStyle w:val="Level1"/>
      </w:pPr>
      <w:r w:rsidRPr="00215038">
        <w:t xml:space="preserve">Polyethylene </w:t>
      </w:r>
      <w:r w:rsidR="00333660" w:rsidRPr="00215038">
        <w:t>F</w:t>
      </w:r>
      <w:r w:rsidRPr="00215038">
        <w:t>ilm</w:t>
      </w:r>
      <w:r w:rsidR="00215038" w:rsidRPr="00215038">
        <w:t>: ASTM </w:t>
      </w:r>
      <w:r w:rsidRPr="00215038">
        <w:t>D2103, 0.2</w:t>
      </w:r>
      <w:r w:rsidR="00215038" w:rsidRPr="00215038">
        <w:t> mm (</w:t>
      </w:r>
      <w:r w:rsidRPr="00215038">
        <w:t>6</w:t>
      </w:r>
      <w:r w:rsidR="00215038" w:rsidRPr="00215038">
        <w:t> mils)</w:t>
      </w:r>
      <w:r w:rsidRPr="00215038">
        <w:t xml:space="preserve"> thick.</w:t>
      </w:r>
    </w:p>
    <w:p w14:paraId="7DCDD328" w14:textId="77777777" w:rsidR="00244E20" w:rsidRPr="00215038" w:rsidRDefault="004A7860" w:rsidP="00D62FC4">
      <w:pPr>
        <w:pStyle w:val="Level1"/>
      </w:pPr>
      <w:r w:rsidRPr="00215038">
        <w:t>Building Paper</w:t>
      </w:r>
      <w:r w:rsidR="00215038" w:rsidRPr="00215038">
        <w:t>: Fed. Spec. </w:t>
      </w:r>
      <w:r w:rsidRPr="00215038">
        <w:t>UU</w:t>
      </w:r>
      <w:r w:rsidR="00215038" w:rsidRPr="00215038">
        <w:noBreakHyphen/>
      </w:r>
      <w:r w:rsidRPr="00215038">
        <w:t>B</w:t>
      </w:r>
      <w:r w:rsidR="00215038" w:rsidRPr="00215038">
        <w:noBreakHyphen/>
      </w:r>
      <w:r w:rsidRPr="00215038">
        <w:t>790.</w:t>
      </w:r>
    </w:p>
    <w:p w14:paraId="5C2A96E5" w14:textId="77777777" w:rsidR="00244E20" w:rsidRPr="00215038" w:rsidRDefault="004A7860" w:rsidP="00D62FC4">
      <w:pPr>
        <w:pStyle w:val="Level2"/>
      </w:pPr>
      <w:r w:rsidRPr="00215038">
        <w:t xml:space="preserve">Water </w:t>
      </w:r>
      <w:r w:rsidR="00333660" w:rsidRPr="00215038">
        <w:t>V</w:t>
      </w:r>
      <w:r w:rsidRPr="00215038">
        <w:t xml:space="preserve">apor </w:t>
      </w:r>
      <w:r w:rsidR="00333660" w:rsidRPr="00215038">
        <w:t>R</w:t>
      </w:r>
      <w:r w:rsidRPr="00215038">
        <w:t>esistance</w:t>
      </w:r>
      <w:r w:rsidR="00215038" w:rsidRPr="00215038">
        <w:t xml:space="preserve">: </w:t>
      </w:r>
      <w:r w:rsidRPr="00215038">
        <w:t>Type I, Grade A, Style 4, reinforced.</w:t>
      </w:r>
    </w:p>
    <w:p w14:paraId="68EBC8A6" w14:textId="77777777" w:rsidR="00244E20" w:rsidRPr="00215038" w:rsidRDefault="004A7860" w:rsidP="00D62FC4">
      <w:pPr>
        <w:pStyle w:val="Level2"/>
      </w:pPr>
      <w:r w:rsidRPr="00215038">
        <w:t xml:space="preserve">Water </w:t>
      </w:r>
      <w:r w:rsidR="00333660" w:rsidRPr="00215038">
        <w:t>V</w:t>
      </w:r>
      <w:r w:rsidRPr="00215038">
        <w:t xml:space="preserve">apor </w:t>
      </w:r>
      <w:r w:rsidR="00333660" w:rsidRPr="00215038">
        <w:t>P</w:t>
      </w:r>
      <w:r w:rsidRPr="00215038">
        <w:t>ermeable</w:t>
      </w:r>
      <w:r w:rsidR="00215038" w:rsidRPr="00215038">
        <w:t xml:space="preserve">: </w:t>
      </w:r>
      <w:r w:rsidRPr="00215038">
        <w:t>Type I, Grade D, Style 4, reinforced.</w:t>
      </w:r>
    </w:p>
    <w:p w14:paraId="3645909D" w14:textId="77777777" w:rsidR="007F2FB4" w:rsidRPr="00215038" w:rsidRDefault="007F2FB4" w:rsidP="00D62FC4">
      <w:pPr>
        <w:pStyle w:val="ArticleB"/>
        <w:outlineLvl w:val="1"/>
      </w:pPr>
      <w:r w:rsidRPr="00215038">
        <w:t>PROTECTION MAT OR SEPARATOR SHEET</w:t>
      </w:r>
    </w:p>
    <w:p w14:paraId="25C9A14B" w14:textId="77777777" w:rsidR="00D377E4" w:rsidRPr="00215038" w:rsidRDefault="004A7860" w:rsidP="00D62FC4">
      <w:pPr>
        <w:pStyle w:val="Level1"/>
      </w:pPr>
      <w:r w:rsidRPr="00215038">
        <w:t>Protection Mat</w:t>
      </w:r>
      <w:r w:rsidR="00215038" w:rsidRPr="00215038">
        <w:t>:</w:t>
      </w:r>
    </w:p>
    <w:p w14:paraId="433D6DF2" w14:textId="77777777" w:rsidR="00D377E4" w:rsidRPr="00215038" w:rsidRDefault="004A7860" w:rsidP="00D62FC4">
      <w:pPr>
        <w:pStyle w:val="Level2"/>
      </w:pPr>
      <w:r w:rsidRPr="00215038">
        <w:t>Water pervious</w:t>
      </w:r>
      <w:r w:rsidR="00215038" w:rsidRPr="00215038">
        <w:t xml:space="preserve">; </w:t>
      </w:r>
      <w:r w:rsidRPr="00215038">
        <w:t>either woven or non</w:t>
      </w:r>
      <w:r w:rsidR="00215038" w:rsidRPr="00215038">
        <w:noBreakHyphen/>
      </w:r>
      <w:r w:rsidRPr="00215038">
        <w:t>woven sheet of long chain polymeric filaments or yarns such as polypropylene, black polyethylene, polyester, or polyamide</w:t>
      </w:r>
      <w:r w:rsidR="00215038" w:rsidRPr="00215038">
        <w:t xml:space="preserve">; </w:t>
      </w:r>
      <w:r w:rsidRPr="00215038">
        <w:t>or, polyvinylidene</w:t>
      </w:r>
      <w:r w:rsidR="00215038" w:rsidRPr="00215038">
        <w:noBreakHyphen/>
      </w:r>
      <w:r w:rsidRPr="00215038">
        <w:t>chloride formed into a pattern with distinct and measurable openings.</w:t>
      </w:r>
    </w:p>
    <w:p w14:paraId="26AFC37E" w14:textId="77777777" w:rsidR="00D377E4" w:rsidRPr="00215038" w:rsidRDefault="004A7860" w:rsidP="00D62FC4">
      <w:pPr>
        <w:pStyle w:val="Level2"/>
      </w:pPr>
      <w:r w:rsidRPr="00215038">
        <w:t>Filter fabric equivalent opening size (EOS)</w:t>
      </w:r>
      <w:r w:rsidR="00215038" w:rsidRPr="00215038">
        <w:t xml:space="preserve">: </w:t>
      </w:r>
      <w:r w:rsidRPr="00215038">
        <w:t>Not finer than the U.S.A. Standard Sieve Number 120 and not coarser than the U.S.A. Standard Sieve Number 100. EOS is defined as the number of the U.S.A. Standard Sieve having openings closest in size to the filter cloth openings.</w:t>
      </w:r>
    </w:p>
    <w:p w14:paraId="3FEB85CD" w14:textId="77777777" w:rsidR="00D377E4" w:rsidRPr="00215038" w:rsidRDefault="004A7860" w:rsidP="00D62FC4">
      <w:pPr>
        <w:pStyle w:val="Level2"/>
      </w:pPr>
      <w:r w:rsidRPr="00215038">
        <w:t xml:space="preserve">Edges of fabric </w:t>
      </w:r>
      <w:proofErr w:type="spellStart"/>
      <w:r w:rsidRPr="00215038">
        <w:t>selvaged</w:t>
      </w:r>
      <w:proofErr w:type="spellEnd"/>
      <w:r w:rsidRPr="00215038">
        <w:t xml:space="preserve"> or otherwise finished to prevent raveling.</w:t>
      </w:r>
    </w:p>
    <w:p w14:paraId="4978D8D2" w14:textId="77777777" w:rsidR="00D377E4" w:rsidRPr="00215038" w:rsidRDefault="004A7860" w:rsidP="00D62FC4">
      <w:pPr>
        <w:pStyle w:val="Level2"/>
      </w:pPr>
      <w:r w:rsidRPr="00215038">
        <w:t xml:space="preserve">Abrasion </w:t>
      </w:r>
      <w:r w:rsidR="0074481D" w:rsidRPr="00215038">
        <w:t>R</w:t>
      </w:r>
      <w:r w:rsidRPr="00215038">
        <w:t>esistance</w:t>
      </w:r>
      <w:r w:rsidR="00215038" w:rsidRPr="00215038">
        <w:t>:</w:t>
      </w:r>
    </w:p>
    <w:p w14:paraId="3C22D7D7" w14:textId="77777777" w:rsidR="00D377E4" w:rsidRPr="00215038" w:rsidRDefault="004A7860" w:rsidP="00D62FC4">
      <w:pPr>
        <w:pStyle w:val="Level3"/>
      </w:pPr>
      <w:r w:rsidRPr="00215038">
        <w:t xml:space="preserve">After being abraded in conformance with </w:t>
      </w:r>
      <w:r w:rsidR="00215038" w:rsidRPr="00215038">
        <w:t>ASTM </w:t>
      </w:r>
      <w:r w:rsidRPr="00215038">
        <w:t>D3884 using rubber</w:t>
      </w:r>
      <w:r w:rsidR="00215038" w:rsidRPr="00215038">
        <w:noBreakHyphen/>
      </w:r>
      <w:r w:rsidRPr="00215038">
        <w:t xml:space="preserve">hose abrasive wheels with one kg load per wheel and 1000 </w:t>
      </w:r>
      <w:r w:rsidRPr="00215038">
        <w:lastRenderedPageBreak/>
        <w:t xml:space="preserve">revolutions, perform tensile strength test as specified in </w:t>
      </w:r>
      <w:r w:rsidR="00215038" w:rsidRPr="00215038">
        <w:t>ASTM </w:t>
      </w:r>
      <w:r w:rsidRPr="00215038">
        <w:t>D1682, paragraph.</w:t>
      </w:r>
    </w:p>
    <w:p w14:paraId="1FBF2DFF" w14:textId="7EF9B163" w:rsidR="00D377E4" w:rsidRPr="00215038" w:rsidRDefault="004A7860" w:rsidP="00D62FC4">
      <w:pPr>
        <w:pStyle w:val="Level3"/>
      </w:pPr>
      <w:r w:rsidRPr="00215038">
        <w:t>Result</w:t>
      </w:r>
      <w:r w:rsidR="00215038" w:rsidRPr="00215038">
        <w:t xml:space="preserve">: </w:t>
      </w:r>
      <w:r w:rsidRPr="00215038">
        <w:t>25</w:t>
      </w:r>
      <w:r w:rsidR="00215038" w:rsidRPr="00215038">
        <w:t> kg (</w:t>
      </w:r>
      <w:r w:rsidRPr="00215038">
        <w:t>55</w:t>
      </w:r>
      <w:r w:rsidR="00215038" w:rsidRPr="00215038">
        <w:t> </w:t>
      </w:r>
      <w:r w:rsidR="00FE0DE7">
        <w:t>pounds</w:t>
      </w:r>
      <w:r w:rsidR="00215038" w:rsidRPr="00215038">
        <w:t>)</w:t>
      </w:r>
      <w:r w:rsidRPr="00215038">
        <w:t xml:space="preserve"> </w:t>
      </w:r>
      <w:proofErr w:type="gramStart"/>
      <w:r w:rsidRPr="00215038">
        <w:t>minimum</w:t>
      </w:r>
      <w:proofErr w:type="gramEnd"/>
      <w:r w:rsidRPr="00215038">
        <w:t xml:space="preserve"> in any principle direction.</w:t>
      </w:r>
    </w:p>
    <w:p w14:paraId="04544FC8" w14:textId="77777777" w:rsidR="00D377E4" w:rsidRPr="00215038" w:rsidRDefault="004A7860" w:rsidP="00D62FC4">
      <w:pPr>
        <w:pStyle w:val="Level2"/>
      </w:pPr>
      <w:r w:rsidRPr="00215038">
        <w:t xml:space="preserve">Puncture </w:t>
      </w:r>
      <w:r w:rsidR="0074481D" w:rsidRPr="00215038">
        <w:t>S</w:t>
      </w:r>
      <w:r w:rsidRPr="00215038">
        <w:t>trength</w:t>
      </w:r>
      <w:r w:rsidR="00215038" w:rsidRPr="00215038">
        <w:t>:</w:t>
      </w:r>
    </w:p>
    <w:p w14:paraId="31854B5A" w14:textId="77777777" w:rsidR="00D377E4" w:rsidRPr="00215038" w:rsidRDefault="00215038" w:rsidP="00D62FC4">
      <w:pPr>
        <w:pStyle w:val="Level3"/>
      </w:pPr>
      <w:r w:rsidRPr="00215038">
        <w:t>ASTM </w:t>
      </w:r>
      <w:r w:rsidR="004A7860" w:rsidRPr="00215038">
        <w:t>D751 tension testing machine with ring clamp</w:t>
      </w:r>
      <w:r w:rsidRPr="00215038">
        <w:t xml:space="preserve">; </w:t>
      </w:r>
      <w:r w:rsidR="004A7860" w:rsidRPr="00215038">
        <w:t>steel ball replaced with a</w:t>
      </w:r>
      <w:r w:rsidR="00A974EF" w:rsidRPr="00215038">
        <w:t>n</w:t>
      </w:r>
      <w:r w:rsidR="004A7860" w:rsidRPr="00215038">
        <w:t xml:space="preserve"> 8</w:t>
      </w:r>
      <w:r w:rsidRPr="00215038">
        <w:t> mm (</w:t>
      </w:r>
      <w:r w:rsidR="004A7860" w:rsidRPr="00215038">
        <w:t>5/16</w:t>
      </w:r>
      <w:r w:rsidRPr="00215038">
        <w:t> inch)</w:t>
      </w:r>
      <w:r w:rsidR="004A7860" w:rsidRPr="00215038">
        <w:t xml:space="preserve"> diameter solid steel cylinder with a hemispherical tip centered within the ring clamp.</w:t>
      </w:r>
    </w:p>
    <w:p w14:paraId="61A88F2A" w14:textId="5812DE8E" w:rsidR="00D377E4" w:rsidRPr="00215038" w:rsidRDefault="004A7860" w:rsidP="00D62FC4">
      <w:pPr>
        <w:pStyle w:val="Level3"/>
      </w:pPr>
      <w:r w:rsidRPr="00215038">
        <w:t>Result</w:t>
      </w:r>
      <w:r w:rsidR="00215038" w:rsidRPr="00215038">
        <w:t xml:space="preserve">: </w:t>
      </w:r>
      <w:r w:rsidRPr="00215038">
        <w:t>57</w:t>
      </w:r>
      <w:r w:rsidR="00215038" w:rsidRPr="00215038">
        <w:t> kg (</w:t>
      </w:r>
      <w:r w:rsidRPr="00215038">
        <w:t>125</w:t>
      </w:r>
      <w:r w:rsidR="00215038" w:rsidRPr="00215038">
        <w:t> </w:t>
      </w:r>
      <w:r w:rsidR="00FE0DE7">
        <w:t>pounds</w:t>
      </w:r>
      <w:r w:rsidR="00215038" w:rsidRPr="00215038">
        <w:t>)</w:t>
      </w:r>
      <w:r w:rsidRPr="00215038">
        <w:t xml:space="preserve"> minimum.</w:t>
      </w:r>
    </w:p>
    <w:p w14:paraId="1A892570" w14:textId="77777777" w:rsidR="00D377E4" w:rsidRPr="00215038" w:rsidRDefault="004A7860" w:rsidP="00D62FC4">
      <w:pPr>
        <w:pStyle w:val="Level2"/>
      </w:pPr>
      <w:r w:rsidRPr="00215038">
        <w:t>Non</w:t>
      </w:r>
      <w:r w:rsidR="00215038" w:rsidRPr="00215038">
        <w:noBreakHyphen/>
      </w:r>
      <w:r w:rsidRPr="00215038">
        <w:t>degrading under a wet or humid condition within minimum 4</w:t>
      </w:r>
      <w:r w:rsidR="00215038" w:rsidRPr="00215038">
        <w:t> degrees C (</w:t>
      </w:r>
      <w:r w:rsidRPr="00215038">
        <w:t>40</w:t>
      </w:r>
      <w:r w:rsidR="00215038" w:rsidRPr="00215038">
        <w:t> degrees F</w:t>
      </w:r>
      <w:r w:rsidR="00BA6C5D">
        <w:t xml:space="preserve">) </w:t>
      </w:r>
      <w:r w:rsidRPr="00215038">
        <w:t>to maximum 66</w:t>
      </w:r>
      <w:r w:rsidR="00215038" w:rsidRPr="00215038">
        <w:t> degrees C (</w:t>
      </w:r>
      <w:r w:rsidRPr="00215038">
        <w:t>150</w:t>
      </w:r>
      <w:r w:rsidR="00215038" w:rsidRPr="00215038">
        <w:t> degrees F</w:t>
      </w:r>
      <w:r w:rsidR="00BA6C5D">
        <w:t xml:space="preserve">) </w:t>
      </w:r>
      <w:r w:rsidRPr="00215038">
        <w:t>when exposed to ultraviolet light.</w:t>
      </w:r>
    </w:p>
    <w:p w14:paraId="1A6DF1BD" w14:textId="77777777" w:rsidR="00D377E4" w:rsidRPr="00215038" w:rsidRDefault="004A7860" w:rsidP="00D62FC4">
      <w:pPr>
        <w:pStyle w:val="Level2"/>
      </w:pPr>
      <w:r w:rsidRPr="00215038">
        <w:t xml:space="preserve">Minimum </w:t>
      </w:r>
      <w:r w:rsidR="009541B4" w:rsidRPr="00215038">
        <w:t>S</w:t>
      </w:r>
      <w:r w:rsidRPr="00215038">
        <w:t xml:space="preserve">heet </w:t>
      </w:r>
      <w:r w:rsidR="009541B4" w:rsidRPr="00215038">
        <w:t>W</w:t>
      </w:r>
      <w:r w:rsidRPr="00215038">
        <w:t>idth</w:t>
      </w:r>
      <w:r w:rsidR="00215038" w:rsidRPr="00215038">
        <w:t xml:space="preserve">: </w:t>
      </w:r>
      <w:r w:rsidRPr="00215038">
        <w:t>2400</w:t>
      </w:r>
      <w:r w:rsidR="00215038" w:rsidRPr="00215038">
        <w:t> mm (</w:t>
      </w:r>
      <w:r w:rsidRPr="00215038">
        <w:t>8</w:t>
      </w:r>
      <w:r w:rsidR="00215038" w:rsidRPr="00215038">
        <w:t> feet)</w:t>
      </w:r>
      <w:r w:rsidRPr="00215038">
        <w:t>.</w:t>
      </w:r>
    </w:p>
    <w:p w14:paraId="4C1714B5" w14:textId="77777777" w:rsidR="00FE0DE7" w:rsidRPr="00710D23" w:rsidRDefault="00FE0DE7" w:rsidP="00D62FC4">
      <w:pPr>
        <w:pStyle w:val="SpecNormal"/>
      </w:pPr>
    </w:p>
    <w:p w14:paraId="49B5B089" w14:textId="77777777" w:rsidR="008D303B" w:rsidRPr="00215038" w:rsidRDefault="008D303B" w:rsidP="00D62FC4">
      <w:pPr>
        <w:pStyle w:val="ArticleB"/>
        <w:outlineLvl w:val="1"/>
      </w:pPr>
      <w:r w:rsidRPr="00215038">
        <w:t>ACCESSORIES</w:t>
      </w:r>
    </w:p>
    <w:p w14:paraId="5A4266AA" w14:textId="77777777" w:rsidR="008D303B" w:rsidRPr="00215038" w:rsidRDefault="008D303B" w:rsidP="00D62FC4">
      <w:pPr>
        <w:pStyle w:val="Level1"/>
      </w:pPr>
      <w:r w:rsidRPr="00215038">
        <w:t>Temporary Protection Materials</w:t>
      </w:r>
      <w:r w:rsidR="00215038" w:rsidRPr="00215038">
        <w:t>:</w:t>
      </w:r>
    </w:p>
    <w:p w14:paraId="40695B01" w14:textId="77777777" w:rsidR="007E5F36" w:rsidRPr="00215038" w:rsidRDefault="007E5F36" w:rsidP="00D62FC4">
      <w:pPr>
        <w:pStyle w:val="Level2"/>
      </w:pPr>
      <w:r w:rsidRPr="00215038">
        <w:t>Expanded Polystyrene (EPS) Insulation</w:t>
      </w:r>
      <w:r w:rsidR="00215038" w:rsidRPr="00215038">
        <w:t>: ASTM </w:t>
      </w:r>
      <w:r w:rsidRPr="00215038">
        <w:t>C578.</w:t>
      </w:r>
    </w:p>
    <w:p w14:paraId="24D507A3" w14:textId="77777777" w:rsidR="007E5F36" w:rsidRPr="00215038" w:rsidRDefault="007E5F36" w:rsidP="00D62FC4">
      <w:pPr>
        <w:pStyle w:val="Level2"/>
      </w:pPr>
      <w:r w:rsidRPr="00215038">
        <w:t>Plywood</w:t>
      </w:r>
      <w:r w:rsidR="00215038" w:rsidRPr="00215038">
        <w:t>: NIST DOC </w:t>
      </w:r>
      <w:r w:rsidRPr="00215038">
        <w:t>PS 1, Grade CD Exposure 1.</w:t>
      </w:r>
    </w:p>
    <w:p w14:paraId="1B92BCA0" w14:textId="05D56FF9" w:rsidR="007E5F36" w:rsidRDefault="007E5F36" w:rsidP="00D62FC4">
      <w:pPr>
        <w:pStyle w:val="Level2"/>
      </w:pPr>
      <w:r w:rsidRPr="00215038">
        <w:t>Oriented Strand Board (OSB)</w:t>
      </w:r>
      <w:r w:rsidR="00215038" w:rsidRPr="00215038">
        <w:t>: NIST DOC </w:t>
      </w:r>
      <w:r w:rsidRPr="00215038">
        <w:t>PS 2, Exposure 1.</w:t>
      </w:r>
    </w:p>
    <w:p w14:paraId="68355A61" w14:textId="77777777" w:rsidR="005E4BF7" w:rsidRPr="00215038" w:rsidRDefault="005E4BF7" w:rsidP="005E4BF7">
      <w:pPr>
        <w:pStyle w:val="Level2"/>
        <w:numPr>
          <w:ilvl w:val="0"/>
          <w:numId w:val="0"/>
        </w:numPr>
        <w:ind w:left="1080"/>
      </w:pPr>
    </w:p>
    <w:p w14:paraId="675B19BE" w14:textId="77777777" w:rsidR="00244E20" w:rsidRPr="00215038" w:rsidRDefault="004A7860" w:rsidP="00D62FC4">
      <w:pPr>
        <w:pStyle w:val="PART"/>
      </w:pPr>
      <w:r w:rsidRPr="00215038">
        <w:t>EXECUTION</w:t>
      </w:r>
    </w:p>
    <w:p w14:paraId="2CF78323" w14:textId="77777777" w:rsidR="001023BC" w:rsidRPr="00215038" w:rsidRDefault="001023BC" w:rsidP="00D62FC4">
      <w:pPr>
        <w:pStyle w:val="ArticleB"/>
        <w:outlineLvl w:val="1"/>
      </w:pPr>
      <w:r w:rsidRPr="00215038">
        <w:t>EXAMINATION</w:t>
      </w:r>
    </w:p>
    <w:p w14:paraId="2E6EABE2" w14:textId="77777777" w:rsidR="00AA2F38" w:rsidRPr="00215038" w:rsidRDefault="00AA2F38" w:rsidP="00D62FC4">
      <w:pPr>
        <w:pStyle w:val="Level1"/>
      </w:pPr>
      <w:r w:rsidRPr="00215038">
        <w:t>Examine and verify substrate suitability for product installation with roofing installer and roofing inspector present.</w:t>
      </w:r>
    </w:p>
    <w:p w14:paraId="27CFF4BA" w14:textId="799C034D" w:rsidR="00AA2F38" w:rsidRPr="00215038" w:rsidRDefault="00215038" w:rsidP="00D62FC4">
      <w:pPr>
        <w:pStyle w:val="Level2"/>
      </w:pPr>
      <w:r>
        <w:t xml:space="preserve">Verify roof penetrations are complete, secured against movement, and </w:t>
      </w:r>
      <w:proofErr w:type="spellStart"/>
      <w:r>
        <w:t>firestopped</w:t>
      </w:r>
      <w:proofErr w:type="spellEnd"/>
      <w:r>
        <w:t>.</w:t>
      </w:r>
      <w:r w:rsidR="005E4BF7">
        <w:t xml:space="preserve"> ¾” fire rated plywood plates will be utilized to seal roof deck penetrations where rooftop equipment has been removed. Fasten plywood plates to the existing concrete deck with screw type fasteners at 6” </w:t>
      </w:r>
      <w:proofErr w:type="spellStart"/>
      <w:r w:rsidR="005E4BF7">
        <w:t>o.c.</w:t>
      </w:r>
      <w:proofErr w:type="spellEnd"/>
      <w:r w:rsidR="005E4BF7">
        <w:t xml:space="preserve"> at the plywood perimeter.</w:t>
      </w:r>
    </w:p>
    <w:p w14:paraId="554A8A8C" w14:textId="77777777" w:rsidR="00AA2F38" w:rsidRPr="00215038" w:rsidRDefault="00AA2F38" w:rsidP="00D62FC4">
      <w:pPr>
        <w:pStyle w:val="Level2"/>
      </w:pPr>
      <w:r w:rsidRPr="00215038">
        <w:t>Verify roof deck is clean, dry, and in</w:t>
      </w:r>
      <w:r w:rsidR="00215038" w:rsidRPr="00215038">
        <w:noBreakHyphen/>
      </w:r>
      <w:r w:rsidRPr="00215038">
        <w:t>plane ready to receive roofing system.</w:t>
      </w:r>
    </w:p>
    <w:p w14:paraId="27B1F534" w14:textId="77777777" w:rsidR="00AA2F38" w:rsidRPr="00215038" w:rsidRDefault="00AA2F38" w:rsidP="00D62FC4">
      <w:pPr>
        <w:pStyle w:val="Level1"/>
      </w:pPr>
      <w:r w:rsidRPr="00215038">
        <w:t>Correct unsatisfactory conditions before beginning roofing work.</w:t>
      </w:r>
    </w:p>
    <w:p w14:paraId="71188548" w14:textId="77777777" w:rsidR="005160B3" w:rsidRPr="00215038" w:rsidRDefault="005160B3" w:rsidP="00D62FC4">
      <w:pPr>
        <w:pStyle w:val="ArticleB"/>
        <w:outlineLvl w:val="1"/>
      </w:pPr>
      <w:r w:rsidRPr="00215038">
        <w:t>PREPARATION</w:t>
      </w:r>
    </w:p>
    <w:p w14:paraId="54BE209A" w14:textId="77777777" w:rsidR="000A533E" w:rsidRPr="00215038" w:rsidRDefault="000A533E" w:rsidP="00D62FC4">
      <w:pPr>
        <w:pStyle w:val="Level1"/>
      </w:pPr>
      <w:r w:rsidRPr="00215038">
        <w:t>Complete roof deck construction before beginning roofing work</w:t>
      </w:r>
      <w:r w:rsidR="00215038" w:rsidRPr="00215038">
        <w:t>:</w:t>
      </w:r>
    </w:p>
    <w:p w14:paraId="1CF5A11E" w14:textId="77777777" w:rsidR="00244E20" w:rsidRPr="00215038" w:rsidRDefault="004A7860" w:rsidP="00D62FC4">
      <w:pPr>
        <w:pStyle w:val="Level2"/>
      </w:pPr>
      <w:r w:rsidRPr="00215038">
        <w:t>Curbs, blocking, edge strips, and other components to which roofing and base flashing is attached in place ready to receive insulation and roofing.</w:t>
      </w:r>
    </w:p>
    <w:p w14:paraId="1632C854" w14:textId="77777777" w:rsidR="00B72B6E" w:rsidRPr="00215038" w:rsidRDefault="004A7860" w:rsidP="00D62FC4">
      <w:pPr>
        <w:pStyle w:val="Level2"/>
      </w:pPr>
      <w:r w:rsidRPr="00215038">
        <w:lastRenderedPageBreak/>
        <w:t>Coordinate roof</w:t>
      </w:r>
      <w:r w:rsidR="00613D66" w:rsidRPr="00215038">
        <w:t>ing membrane installation</w:t>
      </w:r>
      <w:r w:rsidRPr="00215038">
        <w:t xml:space="preserve"> with </w:t>
      </w:r>
      <w:r w:rsidR="00613D66" w:rsidRPr="00215038">
        <w:t xml:space="preserve">flashing </w:t>
      </w:r>
      <w:r w:rsidRPr="00215038">
        <w:t>work and roof insulation work so insulation and flashing are installed concurrently to permit continuous roofing operations.</w:t>
      </w:r>
    </w:p>
    <w:p w14:paraId="353BFC7B" w14:textId="77777777" w:rsidR="00B72B6E" w:rsidRPr="00215038" w:rsidRDefault="004A7860" w:rsidP="00D62FC4">
      <w:pPr>
        <w:pStyle w:val="Level2"/>
      </w:pPr>
      <w:r w:rsidRPr="00215038">
        <w:t>Complete installation of flashing, insulation, and roofing in same day except for the area where temporary protection is required when work is stopped</w:t>
      </w:r>
      <w:r w:rsidR="003F1EF2" w:rsidRPr="00215038">
        <w:t xml:space="preserve"> for inclement weather or end of </w:t>
      </w:r>
      <w:proofErr w:type="gramStart"/>
      <w:r w:rsidR="003F1EF2" w:rsidRPr="00215038">
        <w:t>work day</w:t>
      </w:r>
      <w:proofErr w:type="gramEnd"/>
      <w:r w:rsidRPr="00215038">
        <w:t>.</w:t>
      </w:r>
    </w:p>
    <w:p w14:paraId="5951DCD7" w14:textId="630CBBB5" w:rsidR="00244E20" w:rsidRPr="00215038" w:rsidRDefault="00215038" w:rsidP="00D62FC4">
      <w:pPr>
        <w:pStyle w:val="Level1"/>
      </w:pPr>
      <w:r>
        <w:t>Dry out surfaces</w:t>
      </w:r>
      <w:r w:rsidR="003462A7">
        <w:t xml:space="preserve"> </w:t>
      </w:r>
      <w:r>
        <w:t>including roof deck flutes,</w:t>
      </w:r>
      <w:r w:rsidR="003462A7">
        <w:t xml:space="preserve"> </w:t>
      </w:r>
      <w:r>
        <w:t>that become wet from any cause during progress of the work before roofing work is resumed. Apply materials to dry substrates, only.</w:t>
      </w:r>
    </w:p>
    <w:p w14:paraId="3491FBFF" w14:textId="77777777" w:rsidR="009D6D4D" w:rsidRPr="00215038" w:rsidRDefault="009D6D4D" w:rsidP="00D62FC4">
      <w:pPr>
        <w:pStyle w:val="Level1"/>
      </w:pPr>
      <w:r w:rsidRPr="00215038">
        <w:t>Broom clean roof decks.</w:t>
      </w:r>
      <w:r w:rsidR="0006675E" w:rsidRPr="00215038">
        <w:t xml:space="preserve"> </w:t>
      </w:r>
      <w:r w:rsidRPr="00215038">
        <w:t xml:space="preserve">Remove dust, </w:t>
      </w:r>
      <w:proofErr w:type="gramStart"/>
      <w:r w:rsidRPr="00215038">
        <w:t>dirt</w:t>
      </w:r>
      <w:proofErr w:type="gramEnd"/>
      <w:r w:rsidRPr="00215038">
        <w:t xml:space="preserve"> and debris.</w:t>
      </w:r>
    </w:p>
    <w:p w14:paraId="5F7D41F2" w14:textId="77777777" w:rsidR="009D6D4D" w:rsidRPr="00215038" w:rsidRDefault="009D6D4D" w:rsidP="00D62FC4">
      <w:pPr>
        <w:pStyle w:val="Level1"/>
      </w:pPr>
      <w:r w:rsidRPr="00215038">
        <w:t>Remove projections capable of damaging roofing materials.</w:t>
      </w:r>
    </w:p>
    <w:p w14:paraId="6357D8B9" w14:textId="77777777" w:rsidR="009815B3" w:rsidRPr="00215038" w:rsidRDefault="009815B3" w:rsidP="00D62FC4">
      <w:pPr>
        <w:pStyle w:val="Level1"/>
      </w:pPr>
      <w:r w:rsidRPr="00215038">
        <w:t>Concrete Decks, except Insulating Concrete</w:t>
      </w:r>
      <w:r w:rsidR="00215038" w:rsidRPr="00215038">
        <w:t>:</w:t>
      </w:r>
    </w:p>
    <w:p w14:paraId="3C221C0E" w14:textId="77777777" w:rsidR="009815B3" w:rsidRPr="00215038" w:rsidRDefault="009815B3" w:rsidP="00D62FC4">
      <w:pPr>
        <w:pStyle w:val="Level2"/>
      </w:pPr>
      <w:r w:rsidRPr="00215038">
        <w:t xml:space="preserve">Test concrete decks for moisture according to </w:t>
      </w:r>
      <w:r w:rsidR="00215038" w:rsidRPr="00215038">
        <w:t>ASTM </w:t>
      </w:r>
      <w:r w:rsidRPr="00215038">
        <w:t>D4263 before installing roofing materials.</w:t>
      </w:r>
    </w:p>
    <w:p w14:paraId="039B1FAE" w14:textId="77777777" w:rsidR="009815B3" w:rsidRPr="00215038" w:rsidRDefault="009815B3" w:rsidP="00D62FC4">
      <w:pPr>
        <w:pStyle w:val="Level2"/>
      </w:pPr>
      <w:r w:rsidRPr="00215038">
        <w:t>Prime concrete decks. Keep primer back 100</w:t>
      </w:r>
      <w:r w:rsidR="00215038" w:rsidRPr="00215038">
        <w:t> mm (</w:t>
      </w:r>
      <w:r w:rsidRPr="00215038">
        <w:t>f4our</w:t>
      </w:r>
      <w:r w:rsidR="00215038" w:rsidRPr="00215038">
        <w:t> inches)</w:t>
      </w:r>
      <w:r w:rsidRPr="00215038">
        <w:t xml:space="preserve"> from precast concrete deck joints.</w:t>
      </w:r>
    </w:p>
    <w:p w14:paraId="711AFA79" w14:textId="77777777" w:rsidR="009815B3" w:rsidRPr="00215038" w:rsidRDefault="009815B3" w:rsidP="00D62FC4">
      <w:pPr>
        <w:pStyle w:val="Level2"/>
      </w:pPr>
      <w:r w:rsidRPr="00215038">
        <w:t>Allow primer to dry before application of bitumen.</w:t>
      </w:r>
    </w:p>
    <w:p w14:paraId="3307F0DD" w14:textId="77777777" w:rsidR="009815B3" w:rsidRPr="00215038" w:rsidRDefault="009815B3" w:rsidP="00D62FC4">
      <w:pPr>
        <w:pStyle w:val="Level1"/>
      </w:pPr>
      <w:r w:rsidRPr="00215038">
        <w:t>Insulating Concrete Decks</w:t>
      </w:r>
      <w:r w:rsidR="00215038" w:rsidRPr="00215038">
        <w:t>:</w:t>
      </w:r>
    </w:p>
    <w:p w14:paraId="52B02055" w14:textId="77777777" w:rsidR="009815B3" w:rsidRPr="00215038" w:rsidRDefault="009815B3" w:rsidP="00D62FC4">
      <w:pPr>
        <w:pStyle w:val="Level2"/>
      </w:pPr>
      <w:r w:rsidRPr="00215038">
        <w:t>Allow deck to dry out minimum five days after installation before installing roofing materials.</w:t>
      </w:r>
    </w:p>
    <w:p w14:paraId="49D532BF" w14:textId="77777777" w:rsidR="009815B3" w:rsidRPr="00215038" w:rsidRDefault="009815B3" w:rsidP="00D62FC4">
      <w:pPr>
        <w:pStyle w:val="Level2"/>
      </w:pPr>
      <w:r w:rsidRPr="00215038">
        <w:t>Allow additional drying time when precipitation occurs before installing roofing materials.</w:t>
      </w:r>
    </w:p>
    <w:p w14:paraId="64F27272" w14:textId="77777777" w:rsidR="00FF420C" w:rsidRPr="00215038" w:rsidRDefault="00FF420C" w:rsidP="00D62FC4">
      <w:pPr>
        <w:pStyle w:val="ArticleB"/>
        <w:outlineLvl w:val="1"/>
      </w:pPr>
      <w:r w:rsidRPr="00215038">
        <w:t>TEMPORARY PROTECTION</w:t>
      </w:r>
    </w:p>
    <w:p w14:paraId="441D6C5C" w14:textId="77777777" w:rsidR="00B72B6E" w:rsidRPr="00215038" w:rsidRDefault="004A7860" w:rsidP="00D62FC4">
      <w:pPr>
        <w:pStyle w:val="Level1"/>
      </w:pPr>
      <w:r w:rsidRPr="00215038">
        <w:t>Install temporary protection consisting of a temporary seal and water cut</w:t>
      </w:r>
      <w:r w:rsidR="00215038" w:rsidRPr="00215038">
        <w:noBreakHyphen/>
      </w:r>
      <w:r w:rsidRPr="00215038">
        <w:t>offs at the end of each day's work and when work is halted for an indefinite period or work is stopped when precipitation is imminent.</w:t>
      </w:r>
    </w:p>
    <w:p w14:paraId="37D2E34F" w14:textId="77777777" w:rsidR="00FE4426" w:rsidRPr="00215038" w:rsidRDefault="00FE4426" w:rsidP="00D62FC4">
      <w:pPr>
        <w:pStyle w:val="Level1"/>
      </w:pPr>
      <w:r w:rsidRPr="00215038">
        <w:t xml:space="preserve">Install temporary cap flashing over top of base flashings where permanent flashings are not in </w:t>
      </w:r>
      <w:r w:rsidR="00B8387C" w:rsidRPr="00215038">
        <w:t>place to</w:t>
      </w:r>
      <w:r w:rsidRPr="00215038">
        <w:t xml:space="preserve"> protect against water intrusion into roofing system.</w:t>
      </w:r>
      <w:r w:rsidR="0006675E" w:rsidRPr="00215038">
        <w:t xml:space="preserve"> </w:t>
      </w:r>
      <w:r w:rsidRPr="00215038">
        <w:t>Securely anchor in place to prevent blow off and damage by construction activities.</w:t>
      </w:r>
    </w:p>
    <w:p w14:paraId="30671808" w14:textId="77777777" w:rsidR="00B72B6E" w:rsidRPr="00215038" w:rsidRDefault="004A7860" w:rsidP="00D62FC4">
      <w:pPr>
        <w:pStyle w:val="Level1"/>
      </w:pPr>
      <w:r w:rsidRPr="00215038">
        <w:t xml:space="preserve">Temporarily seal exposed </w:t>
      </w:r>
      <w:r w:rsidR="00FE4426" w:rsidRPr="00215038">
        <w:t xml:space="preserve">insulation </w:t>
      </w:r>
      <w:r w:rsidRPr="00215038">
        <w:t>surfaces within roofing membrane.</w:t>
      </w:r>
    </w:p>
    <w:p w14:paraId="7E11A592" w14:textId="77777777" w:rsidR="00635963" w:rsidRPr="00215038" w:rsidRDefault="004A7860" w:rsidP="00D62FC4">
      <w:pPr>
        <w:pStyle w:val="Level2"/>
      </w:pPr>
      <w:r w:rsidRPr="00215038">
        <w:t>Apply temporary seal and water cut off by extending roof</w:t>
      </w:r>
      <w:r w:rsidR="00FE4426" w:rsidRPr="00215038">
        <w:t>ing</w:t>
      </w:r>
      <w:r w:rsidRPr="00215038">
        <w:t xml:space="preserve"> membrane beyond insulation and securely embedding edge of the roof</w:t>
      </w:r>
      <w:r w:rsidR="00FE4426" w:rsidRPr="00215038">
        <w:t>ing</w:t>
      </w:r>
      <w:r w:rsidRPr="00215038">
        <w:t xml:space="preserve"> membrane in 6</w:t>
      </w:r>
      <w:r w:rsidR="00215038" w:rsidRPr="00215038">
        <w:t> mm (</w:t>
      </w:r>
      <w:r w:rsidRPr="00215038">
        <w:t>1/4</w:t>
      </w:r>
      <w:r w:rsidR="00215038" w:rsidRPr="00215038">
        <w:t> inch)</w:t>
      </w:r>
      <w:r w:rsidRPr="00215038">
        <w:t xml:space="preserve"> thick by 50</w:t>
      </w:r>
      <w:r w:rsidR="00215038" w:rsidRPr="00215038">
        <w:t> mm (</w:t>
      </w:r>
      <w:r w:rsidRPr="00215038">
        <w:t>2</w:t>
      </w:r>
      <w:r w:rsidR="00215038" w:rsidRPr="00215038">
        <w:t> inches)</w:t>
      </w:r>
      <w:r w:rsidRPr="00215038">
        <w:t xml:space="preserve"> wide strip of temporary closure sealant</w:t>
      </w:r>
      <w:r w:rsidR="00FE4426" w:rsidRPr="00215038">
        <w:t>.</w:t>
      </w:r>
      <w:r w:rsidR="0006675E" w:rsidRPr="00215038">
        <w:t xml:space="preserve"> </w:t>
      </w:r>
      <w:r w:rsidR="00FE4426" w:rsidRPr="00215038">
        <w:t xml:space="preserve">Weight roofing membrane </w:t>
      </w:r>
      <w:r w:rsidRPr="00215038">
        <w:t xml:space="preserve">edge with </w:t>
      </w:r>
      <w:r w:rsidRPr="00215038">
        <w:lastRenderedPageBreak/>
        <w:t>sandbags, to prevent displacement</w:t>
      </w:r>
      <w:r w:rsidR="00215038" w:rsidRPr="00215038">
        <w:t xml:space="preserve">; </w:t>
      </w:r>
      <w:r w:rsidRPr="00215038">
        <w:t xml:space="preserve">space sandbags </w:t>
      </w:r>
      <w:r w:rsidR="00FE4426" w:rsidRPr="00215038">
        <w:t>maximum</w:t>
      </w:r>
      <w:r w:rsidRPr="00215038">
        <w:t xml:space="preserve"> 2400</w:t>
      </w:r>
      <w:r w:rsidR="00215038" w:rsidRPr="00215038">
        <w:t> mm (</w:t>
      </w:r>
      <w:r w:rsidRPr="00215038">
        <w:t>8</w:t>
      </w:r>
      <w:r w:rsidR="00215038" w:rsidRPr="00215038">
        <w:t> feet)</w:t>
      </w:r>
      <w:r w:rsidRPr="00215038">
        <w:t xml:space="preserve"> </w:t>
      </w:r>
      <w:r w:rsidR="00635963" w:rsidRPr="00215038">
        <w:t xml:space="preserve">on </w:t>
      </w:r>
      <w:r w:rsidRPr="00215038">
        <w:t>center.</w:t>
      </w:r>
    </w:p>
    <w:p w14:paraId="0609DADD" w14:textId="77777777" w:rsidR="00635963" w:rsidRPr="00215038" w:rsidRDefault="00635963" w:rsidP="00D62FC4">
      <w:pPr>
        <w:pStyle w:val="Level2"/>
      </w:pPr>
      <w:r w:rsidRPr="00215038">
        <w:t>Direct water away from work.</w:t>
      </w:r>
      <w:r w:rsidR="0006675E" w:rsidRPr="00215038">
        <w:t xml:space="preserve"> </w:t>
      </w:r>
      <w:r w:rsidRPr="00215038">
        <w:t>Provide drainage, preventing water accumulation.</w:t>
      </w:r>
    </w:p>
    <w:p w14:paraId="431DF779" w14:textId="77777777" w:rsidR="00B72B6E" w:rsidRPr="00215038" w:rsidRDefault="004A7860" w:rsidP="00D62FC4">
      <w:pPr>
        <w:pStyle w:val="Level2"/>
      </w:pPr>
      <w:r w:rsidRPr="00215038">
        <w:t xml:space="preserve">Check daily to </w:t>
      </w:r>
      <w:r w:rsidR="006E2766" w:rsidRPr="00215038">
        <w:t>ensure</w:t>
      </w:r>
      <w:r w:rsidRPr="00215038">
        <w:t xml:space="preserve"> temporary seal remains watertight. Reseal open areas and weight down.</w:t>
      </w:r>
    </w:p>
    <w:p w14:paraId="6FABB6B8" w14:textId="77777777" w:rsidR="00B72B6E" w:rsidRPr="00215038" w:rsidRDefault="004A7860" w:rsidP="00D62FC4">
      <w:pPr>
        <w:pStyle w:val="Level1"/>
      </w:pPr>
      <w:r w:rsidRPr="00215038">
        <w:t xml:space="preserve">Before the work resumes, cut off and discard portions of roof membrane in contact with </w:t>
      </w:r>
      <w:r w:rsidR="00214EBA" w:rsidRPr="00215038">
        <w:t>temporary seal</w:t>
      </w:r>
      <w:r w:rsidRPr="00215038">
        <w:t>.</w:t>
      </w:r>
    </w:p>
    <w:p w14:paraId="298DA1EA" w14:textId="77777777" w:rsidR="00B72B6E" w:rsidRPr="00215038" w:rsidRDefault="004A7860" w:rsidP="00D62FC4">
      <w:pPr>
        <w:pStyle w:val="Level2"/>
      </w:pPr>
      <w:r w:rsidRPr="00215038">
        <w:t xml:space="preserve">Cut </w:t>
      </w:r>
      <w:r w:rsidR="00C455A7" w:rsidRPr="00215038">
        <w:t>minimum</w:t>
      </w:r>
      <w:r w:rsidRPr="00215038">
        <w:t xml:space="preserve"> 150</w:t>
      </w:r>
      <w:r w:rsidR="00215038" w:rsidRPr="00215038">
        <w:t> mm (</w:t>
      </w:r>
      <w:r w:rsidRPr="00215038">
        <w:t>6</w:t>
      </w:r>
      <w:r w:rsidR="00215038" w:rsidRPr="00215038">
        <w:t> inches)</w:t>
      </w:r>
      <w:r w:rsidRPr="00215038">
        <w:t xml:space="preserve"> back from </w:t>
      </w:r>
      <w:r w:rsidR="00214EBA" w:rsidRPr="00215038">
        <w:t xml:space="preserve">sealed </w:t>
      </w:r>
      <w:r w:rsidRPr="00215038">
        <w:t xml:space="preserve">edges </w:t>
      </w:r>
      <w:r w:rsidR="00214EBA" w:rsidRPr="00215038">
        <w:t xml:space="preserve">and </w:t>
      </w:r>
      <w:r w:rsidRPr="00215038">
        <w:t>surfaces.</w:t>
      </w:r>
    </w:p>
    <w:p w14:paraId="3989453B" w14:textId="77777777" w:rsidR="00244E20" w:rsidRPr="00215038" w:rsidRDefault="004A7860" w:rsidP="00D62FC4">
      <w:pPr>
        <w:pStyle w:val="Level1"/>
      </w:pPr>
      <w:r w:rsidRPr="00215038">
        <w:t xml:space="preserve">Remove sandbags </w:t>
      </w:r>
      <w:r w:rsidR="00FE4426" w:rsidRPr="00215038">
        <w:t>and store for reuse</w:t>
      </w:r>
      <w:r w:rsidRPr="00215038">
        <w:t>.</w:t>
      </w:r>
    </w:p>
    <w:p w14:paraId="529F2F9F" w14:textId="77777777" w:rsidR="00644C99" w:rsidRPr="00710D23" w:rsidRDefault="00644C99" w:rsidP="00D62FC4">
      <w:pPr>
        <w:pStyle w:val="SpecNormal"/>
      </w:pPr>
    </w:p>
    <w:p w14:paraId="293631C5" w14:textId="77777777" w:rsidR="00F556C6" w:rsidRPr="00215038" w:rsidRDefault="00F556C6" w:rsidP="00D62FC4">
      <w:pPr>
        <w:pStyle w:val="ArticleB"/>
        <w:outlineLvl w:val="1"/>
      </w:pPr>
      <w:r w:rsidRPr="00215038">
        <w:t>INSTALLATION, GENERAL</w:t>
      </w:r>
    </w:p>
    <w:p w14:paraId="1F200D2A" w14:textId="0FC0EA98" w:rsidR="00F556C6" w:rsidRPr="00215038" w:rsidRDefault="00215038" w:rsidP="00D62FC4">
      <w:pPr>
        <w:pStyle w:val="Level1"/>
      </w:pPr>
      <w:r>
        <w:t>Install products according to manufacturer's instructions and approved submittal drawings.</w:t>
      </w:r>
    </w:p>
    <w:p w14:paraId="2BA5B962" w14:textId="77777777" w:rsidR="00F556C6" w:rsidRPr="00215038" w:rsidRDefault="00F556C6" w:rsidP="00D62FC4">
      <w:pPr>
        <w:pStyle w:val="Level2"/>
      </w:pPr>
      <w:r w:rsidRPr="00215038">
        <w:t>When manufacturer's instructions deviate from specifications, submit proposed resolution for Contracting Officer's Representative consideration.</w:t>
      </w:r>
    </w:p>
    <w:p w14:paraId="0FC5B620" w14:textId="77777777" w:rsidR="00F556C6" w:rsidRPr="00215038" w:rsidRDefault="00F556C6" w:rsidP="00D62FC4">
      <w:pPr>
        <w:pStyle w:val="Level1"/>
      </w:pPr>
      <w:r w:rsidRPr="00215038">
        <w:t xml:space="preserve">Comply with </w:t>
      </w:r>
      <w:r w:rsidR="00215038" w:rsidRPr="00215038">
        <w:t>NRCA </w:t>
      </w:r>
      <w:r w:rsidRPr="00215038">
        <w:t>Manual installation requirements.</w:t>
      </w:r>
    </w:p>
    <w:p w14:paraId="307796BC" w14:textId="0043AD5F" w:rsidR="00BD260C" w:rsidRPr="004C350D" w:rsidRDefault="00215038" w:rsidP="00D62FC4">
      <w:pPr>
        <w:pStyle w:val="Level1"/>
      </w:pPr>
      <w:r w:rsidRPr="004C350D">
        <w:t xml:space="preserve">Comply with UL 580 </w:t>
      </w:r>
      <w:r w:rsidR="00393CC4" w:rsidRPr="004C350D">
        <w:t xml:space="preserve">and </w:t>
      </w:r>
      <w:r w:rsidRPr="004C350D">
        <w:t>UL 1897 for uplift resistance.</w:t>
      </w:r>
    </w:p>
    <w:p w14:paraId="76DE754C" w14:textId="77777777" w:rsidR="00561073" w:rsidRPr="00215038" w:rsidRDefault="00561073" w:rsidP="00D62FC4">
      <w:pPr>
        <w:pStyle w:val="Level1"/>
      </w:pPr>
      <w:r w:rsidRPr="00215038">
        <w:t>Do not allow membrane and flashing to contact surfaces contaminated with asphalt, coal tar, oil, grease, or other substances incompatible with EPDM.</w:t>
      </w:r>
    </w:p>
    <w:p w14:paraId="4F46DDFE" w14:textId="77777777" w:rsidR="00244E20" w:rsidRPr="00215038" w:rsidRDefault="004A7860" w:rsidP="00D62FC4">
      <w:pPr>
        <w:pStyle w:val="ArticleB"/>
        <w:outlineLvl w:val="1"/>
      </w:pPr>
      <w:r w:rsidRPr="00215038">
        <w:t xml:space="preserve">ROOFING </w:t>
      </w:r>
      <w:r w:rsidR="00712EFE" w:rsidRPr="00215038">
        <w:t>INSTALLATION</w:t>
      </w:r>
    </w:p>
    <w:p w14:paraId="6CBF3D00" w14:textId="77777777" w:rsidR="00244E20" w:rsidRPr="00215038" w:rsidRDefault="00561073" w:rsidP="00D62FC4">
      <w:pPr>
        <w:pStyle w:val="Level1"/>
      </w:pPr>
      <w:r w:rsidRPr="00215038">
        <w:t>Install</w:t>
      </w:r>
      <w:r w:rsidR="004A7860" w:rsidRPr="00215038">
        <w:t xml:space="preserve"> membrane perpendicular to long dimension of insulation boards.</w:t>
      </w:r>
    </w:p>
    <w:p w14:paraId="7F942022" w14:textId="77777777" w:rsidR="00073920" w:rsidRPr="00215038" w:rsidRDefault="00073920" w:rsidP="00D62FC4">
      <w:pPr>
        <w:pStyle w:val="Level1"/>
      </w:pPr>
      <w:r w:rsidRPr="00215038">
        <w:t>Begin membrane installation at roof low point and work towards high point.</w:t>
      </w:r>
      <w:r w:rsidR="0006675E" w:rsidRPr="00215038">
        <w:t xml:space="preserve"> </w:t>
      </w:r>
      <w:r w:rsidRPr="00215038">
        <w:t>Lap membrane shingled in water flow direction.</w:t>
      </w:r>
    </w:p>
    <w:p w14:paraId="70A1B15C" w14:textId="77777777" w:rsidR="00244E20" w:rsidRPr="00215038" w:rsidRDefault="004A7860" w:rsidP="00D62FC4">
      <w:pPr>
        <w:pStyle w:val="Level1"/>
      </w:pPr>
      <w:r w:rsidRPr="00215038">
        <w:t>Position membrane free of buckles and wrinkles.</w:t>
      </w:r>
    </w:p>
    <w:p w14:paraId="061DFDC0" w14:textId="77777777" w:rsidR="00B72B6E" w:rsidRPr="00215038" w:rsidRDefault="004A7860" w:rsidP="00D62FC4">
      <w:pPr>
        <w:pStyle w:val="Level1"/>
      </w:pPr>
      <w:r w:rsidRPr="00215038">
        <w:t xml:space="preserve">Roll </w:t>
      </w:r>
      <w:r w:rsidR="00AF6B18" w:rsidRPr="00215038">
        <w:t xml:space="preserve">membrane </w:t>
      </w:r>
      <w:r w:rsidRPr="00215038">
        <w:t>out</w:t>
      </w:r>
      <w:r w:rsidR="00215038" w:rsidRPr="00215038">
        <w:t xml:space="preserve">; </w:t>
      </w:r>
      <w:r w:rsidRPr="00215038">
        <w:t xml:space="preserve">inspect for defects as </w:t>
      </w:r>
      <w:r w:rsidR="00AF6B18" w:rsidRPr="00215038">
        <w:t xml:space="preserve">membrane </w:t>
      </w:r>
      <w:r w:rsidRPr="00215038">
        <w:t xml:space="preserve">is </w:t>
      </w:r>
      <w:r w:rsidR="00AF6B18" w:rsidRPr="00215038">
        <w:t>un</w:t>
      </w:r>
      <w:r w:rsidRPr="00215038">
        <w:t>rolled</w:t>
      </w:r>
      <w:r w:rsidR="00AF6B18" w:rsidRPr="00215038">
        <w:t>.</w:t>
      </w:r>
      <w:r w:rsidR="0006675E" w:rsidRPr="00215038">
        <w:t xml:space="preserve"> </w:t>
      </w:r>
      <w:r w:rsidR="00AF6B18" w:rsidRPr="00215038">
        <w:t xml:space="preserve">Remove </w:t>
      </w:r>
      <w:r w:rsidRPr="00215038">
        <w:t>defective areas</w:t>
      </w:r>
      <w:r w:rsidR="00215038" w:rsidRPr="00215038">
        <w:t>:</w:t>
      </w:r>
    </w:p>
    <w:p w14:paraId="479C74CF" w14:textId="77777777" w:rsidR="00244E20" w:rsidRPr="00215038" w:rsidRDefault="004A7860" w:rsidP="00D62FC4">
      <w:pPr>
        <w:pStyle w:val="Level2"/>
      </w:pPr>
      <w:r w:rsidRPr="00215038">
        <w:t xml:space="preserve">Allow 30 minutes for </w:t>
      </w:r>
      <w:r w:rsidR="005A3F53" w:rsidRPr="00215038">
        <w:t xml:space="preserve">membrane to </w:t>
      </w:r>
      <w:r w:rsidRPr="00215038">
        <w:t>relax before proceeding.</w:t>
      </w:r>
    </w:p>
    <w:p w14:paraId="5839FCAB" w14:textId="77777777" w:rsidR="00244E20" w:rsidRPr="00215038" w:rsidRDefault="004A7860" w:rsidP="00D62FC4">
      <w:pPr>
        <w:pStyle w:val="Level2"/>
      </w:pPr>
      <w:r w:rsidRPr="00215038">
        <w:t xml:space="preserve">Lap edges and ends </w:t>
      </w:r>
      <w:r w:rsidR="00AF6B18" w:rsidRPr="00215038">
        <w:t xml:space="preserve">minimum </w:t>
      </w:r>
      <w:r w:rsidRPr="00215038">
        <w:t>75</w:t>
      </w:r>
      <w:r w:rsidR="00215038" w:rsidRPr="00215038">
        <w:t> mm (</w:t>
      </w:r>
      <w:r w:rsidRPr="00215038">
        <w:t>3</w:t>
      </w:r>
      <w:r w:rsidR="00215038" w:rsidRPr="00215038">
        <w:t> inches)</w:t>
      </w:r>
      <w:r w:rsidRPr="00215038">
        <w:t>. Clean lap surfaces.</w:t>
      </w:r>
    </w:p>
    <w:p w14:paraId="439F134C" w14:textId="77777777" w:rsidR="00244E20" w:rsidRPr="00215038" w:rsidRDefault="00B54F0B" w:rsidP="00D62FC4">
      <w:pPr>
        <w:pStyle w:val="Level2"/>
      </w:pPr>
      <w:r w:rsidRPr="00215038">
        <w:t xml:space="preserve">Install </w:t>
      </w:r>
      <w:r w:rsidR="00FE77A2" w:rsidRPr="00215038">
        <w:t xml:space="preserve">seam adhesive or tape, unless furnished with </w:t>
      </w:r>
      <w:r w:rsidRPr="00215038">
        <w:t>factory applied a</w:t>
      </w:r>
      <w:r w:rsidR="004A7860" w:rsidRPr="00215038">
        <w:t>dhesive</w:t>
      </w:r>
      <w:r w:rsidR="00C1149C" w:rsidRPr="00215038">
        <w:t xml:space="preserve"> </w:t>
      </w:r>
      <w:r w:rsidRPr="00215038">
        <w:t>strips</w:t>
      </w:r>
      <w:r w:rsidR="004A7860" w:rsidRPr="00215038">
        <w:t xml:space="preserve">. Apply pressure </w:t>
      </w:r>
      <w:r w:rsidR="00FE77A2" w:rsidRPr="00215038">
        <w:t>to develop full adhesion</w:t>
      </w:r>
      <w:r w:rsidR="004A7860" w:rsidRPr="00215038">
        <w:t>.</w:t>
      </w:r>
    </w:p>
    <w:p w14:paraId="48B42905" w14:textId="77777777" w:rsidR="00B72B6E" w:rsidRPr="00215038" w:rsidRDefault="004A7860" w:rsidP="00D62FC4">
      <w:pPr>
        <w:pStyle w:val="Level2"/>
      </w:pPr>
      <w:r w:rsidRPr="00215038">
        <w:t>Check seams to ensure continuous adhesion and correct defects.</w:t>
      </w:r>
    </w:p>
    <w:p w14:paraId="4296798F" w14:textId="77777777" w:rsidR="00B72B6E" w:rsidRPr="00215038" w:rsidRDefault="004A7860" w:rsidP="00D62FC4">
      <w:pPr>
        <w:pStyle w:val="Level2"/>
      </w:pPr>
      <w:r w:rsidRPr="00215038">
        <w:t xml:space="preserve">Finish </w:t>
      </w:r>
      <w:r w:rsidR="00DD396B" w:rsidRPr="00215038">
        <w:t xml:space="preserve">seam </w:t>
      </w:r>
      <w:r w:rsidRPr="00215038">
        <w:t>edges with beveled bead of lap sealant.</w:t>
      </w:r>
    </w:p>
    <w:p w14:paraId="21C24D80" w14:textId="77777777" w:rsidR="00244E20" w:rsidRPr="00215038" w:rsidRDefault="004A7860" w:rsidP="00D62FC4">
      <w:pPr>
        <w:pStyle w:val="Level2"/>
      </w:pPr>
      <w:r w:rsidRPr="00215038">
        <w:t xml:space="preserve">Finish seams </w:t>
      </w:r>
      <w:r w:rsidR="005A3F53" w:rsidRPr="00215038">
        <w:t xml:space="preserve">same day </w:t>
      </w:r>
      <w:r w:rsidRPr="00215038">
        <w:t>as membrane is installed</w:t>
      </w:r>
      <w:r w:rsidR="00612B4D" w:rsidRPr="00215038">
        <w:t>.</w:t>
      </w:r>
    </w:p>
    <w:p w14:paraId="3623E637" w14:textId="4CB2C9B8" w:rsidR="00244E20" w:rsidRDefault="004A7860" w:rsidP="00D62FC4">
      <w:pPr>
        <w:pStyle w:val="Level2"/>
      </w:pPr>
      <w:r w:rsidRPr="00215038">
        <w:lastRenderedPageBreak/>
        <w:t xml:space="preserve">Anchor </w:t>
      </w:r>
      <w:r w:rsidR="00156481" w:rsidRPr="00215038">
        <w:t xml:space="preserve">membrane </w:t>
      </w:r>
      <w:r w:rsidRPr="00215038">
        <w:t xml:space="preserve">perimeter to </w:t>
      </w:r>
      <w:r w:rsidR="00156481" w:rsidRPr="00215038">
        <w:t xml:space="preserve">roof </w:t>
      </w:r>
      <w:r w:rsidRPr="00215038">
        <w:t xml:space="preserve">deck </w:t>
      </w:r>
      <w:r w:rsidR="00156481" w:rsidRPr="00215038">
        <w:t xml:space="preserve">and parapet </w:t>
      </w:r>
      <w:r w:rsidRPr="00215038">
        <w:t xml:space="preserve">wall as </w:t>
      </w:r>
      <w:r w:rsidR="00156481" w:rsidRPr="00215038">
        <w:t>indicated on drawings</w:t>
      </w:r>
      <w:r w:rsidRPr="00215038">
        <w:t>.</w:t>
      </w:r>
    </w:p>
    <w:p w14:paraId="76789710" w14:textId="77777777" w:rsidR="00177053" w:rsidRPr="00215038" w:rsidRDefault="00177053" w:rsidP="00177053">
      <w:pPr>
        <w:pStyle w:val="Level2"/>
        <w:numPr>
          <w:ilvl w:val="0"/>
          <w:numId w:val="0"/>
        </w:numPr>
        <w:ind w:left="1080"/>
      </w:pPr>
    </w:p>
    <w:p w14:paraId="1A43A719" w14:textId="310ADB8E" w:rsidR="00B72B6E" w:rsidRPr="00215038" w:rsidRDefault="004A7860" w:rsidP="00D62FC4">
      <w:pPr>
        <w:pStyle w:val="Level1"/>
      </w:pPr>
      <w:r w:rsidRPr="00215038">
        <w:t>Membrane Perimeter Anchorage</w:t>
      </w:r>
      <w:r w:rsidR="00215038" w:rsidRPr="00215038">
        <w:t>:</w:t>
      </w:r>
      <w:r w:rsidR="00A577E2">
        <w:t xml:space="preserve"> Termination Strips</w:t>
      </w:r>
    </w:p>
    <w:p w14:paraId="306E18C3" w14:textId="77777777" w:rsidR="00B72B6E" w:rsidRPr="00215038" w:rsidRDefault="004A7860" w:rsidP="00D62FC4">
      <w:pPr>
        <w:pStyle w:val="Level2"/>
      </w:pPr>
      <w:r w:rsidRPr="00215038">
        <w:t xml:space="preserve">Install batten with fasteners at perimeter of each roof </w:t>
      </w:r>
      <w:r w:rsidR="005E43AA" w:rsidRPr="00215038">
        <w:t>area</w:t>
      </w:r>
      <w:r w:rsidRPr="00215038">
        <w:t xml:space="preserve">, curb flashing, expansion joints and similar penetrations </w:t>
      </w:r>
      <w:r w:rsidR="005E43AA" w:rsidRPr="00215038">
        <w:t xml:space="preserve">on top of roof membrane </w:t>
      </w:r>
      <w:r w:rsidRPr="00215038">
        <w:t xml:space="preserve">as indicated </w:t>
      </w:r>
      <w:r w:rsidR="005E43AA" w:rsidRPr="00215038">
        <w:t>on drawings</w:t>
      </w:r>
      <w:r w:rsidRPr="00215038">
        <w:t>.</w:t>
      </w:r>
    </w:p>
    <w:p w14:paraId="0AB8D0E7" w14:textId="77777777" w:rsidR="00B72B6E" w:rsidRPr="00215038" w:rsidRDefault="004A7860" w:rsidP="00D62FC4">
      <w:pPr>
        <w:pStyle w:val="Level2"/>
      </w:pPr>
      <w:r w:rsidRPr="00215038">
        <w:t xml:space="preserve">Mechanical </w:t>
      </w:r>
      <w:r w:rsidR="00C171E5" w:rsidRPr="00215038">
        <w:t>Fastening</w:t>
      </w:r>
      <w:r w:rsidR="00215038" w:rsidRPr="00215038">
        <w:t>:</w:t>
      </w:r>
    </w:p>
    <w:p w14:paraId="6F32DC25" w14:textId="77777777" w:rsidR="00B72B6E" w:rsidRPr="00215038" w:rsidRDefault="004A7860" w:rsidP="00D62FC4">
      <w:pPr>
        <w:pStyle w:val="Level3"/>
      </w:pPr>
      <w:r w:rsidRPr="00215038">
        <w:t>Space fasteners maximum 300</w:t>
      </w:r>
      <w:r w:rsidR="00215038" w:rsidRPr="00215038">
        <w:t> mm (</w:t>
      </w:r>
      <w:r w:rsidRPr="00215038">
        <w:t>12</w:t>
      </w:r>
      <w:r w:rsidR="00215038" w:rsidRPr="00215038">
        <w:t> inches)</w:t>
      </w:r>
      <w:r w:rsidRPr="00215038">
        <w:t xml:space="preserve"> on center</w:t>
      </w:r>
      <w:r w:rsidR="00711829" w:rsidRPr="00215038">
        <w:t>, starting 25</w:t>
      </w:r>
      <w:r w:rsidR="00215038" w:rsidRPr="00215038">
        <w:t> mm (</w:t>
      </w:r>
      <w:r w:rsidR="00711829" w:rsidRPr="00215038">
        <w:t>1</w:t>
      </w:r>
      <w:r w:rsidR="00215038" w:rsidRPr="00215038">
        <w:t> inch)</w:t>
      </w:r>
      <w:r w:rsidR="00711829" w:rsidRPr="00215038">
        <w:t xml:space="preserve"> from ends</w:t>
      </w:r>
      <w:r w:rsidRPr="00215038">
        <w:t>.</w:t>
      </w:r>
    </w:p>
    <w:p w14:paraId="0D347A6B" w14:textId="77777777" w:rsidR="00B72B6E" w:rsidRPr="00215038" w:rsidRDefault="004A7860" w:rsidP="00D62FC4">
      <w:pPr>
        <w:pStyle w:val="Level3"/>
      </w:pPr>
      <w:r w:rsidRPr="00215038">
        <w:t xml:space="preserve">When </w:t>
      </w:r>
      <w:r w:rsidR="00711829" w:rsidRPr="00215038">
        <w:t>battens are</w:t>
      </w:r>
      <w:r w:rsidRPr="00215038">
        <w:t xml:space="preserve"> cut</w:t>
      </w:r>
      <w:r w:rsidR="00344030" w:rsidRPr="00215038">
        <w:t>,</w:t>
      </w:r>
      <w:r w:rsidRPr="00215038">
        <w:t xml:space="preserve"> round edge and corners before installing.</w:t>
      </w:r>
    </w:p>
    <w:p w14:paraId="314921D4" w14:textId="77777777" w:rsidR="00B72B6E" w:rsidRPr="00215038" w:rsidRDefault="004A7860" w:rsidP="00D62FC4">
      <w:pPr>
        <w:pStyle w:val="Level3"/>
      </w:pPr>
      <w:r w:rsidRPr="00215038">
        <w:t>Set fasteners in lap sealant and cover fastener head with fastener sealer</w:t>
      </w:r>
      <w:r w:rsidR="00344030" w:rsidRPr="00215038">
        <w:t>,</w:t>
      </w:r>
      <w:r w:rsidRPr="00215038">
        <w:t xml:space="preserve"> including batten.</w:t>
      </w:r>
    </w:p>
    <w:p w14:paraId="5DA39C61" w14:textId="77777777" w:rsidR="00B72B6E" w:rsidRPr="00215038" w:rsidRDefault="004A7860" w:rsidP="00D62FC4">
      <w:pPr>
        <w:pStyle w:val="Level3"/>
      </w:pPr>
      <w:r w:rsidRPr="00215038">
        <w:t xml:space="preserve">Stop </w:t>
      </w:r>
      <w:r w:rsidR="006E2227" w:rsidRPr="00215038">
        <w:t xml:space="preserve">batten </w:t>
      </w:r>
      <w:r w:rsidRPr="00215038">
        <w:t xml:space="preserve">where </w:t>
      </w:r>
      <w:r w:rsidR="006E2227" w:rsidRPr="00215038">
        <w:t xml:space="preserve">batten </w:t>
      </w:r>
      <w:r w:rsidRPr="00215038">
        <w:t xml:space="preserve">interferes with </w:t>
      </w:r>
      <w:r w:rsidR="006E2227" w:rsidRPr="00215038">
        <w:t>drainage.</w:t>
      </w:r>
      <w:r w:rsidR="0006675E" w:rsidRPr="00215038">
        <w:t xml:space="preserve"> </w:t>
      </w:r>
      <w:r w:rsidR="006E2227" w:rsidRPr="00215038">
        <w:t>Space ends of batten</w:t>
      </w:r>
      <w:r w:rsidRPr="00215038">
        <w:t xml:space="preserve"> 150</w:t>
      </w:r>
      <w:r w:rsidR="00215038" w:rsidRPr="00215038">
        <w:t> mm (</w:t>
      </w:r>
      <w:r w:rsidRPr="00215038">
        <w:t>6</w:t>
      </w:r>
      <w:r w:rsidR="00215038" w:rsidRPr="00215038">
        <w:t> inch)</w:t>
      </w:r>
      <w:r w:rsidRPr="00215038">
        <w:t xml:space="preserve"> </w:t>
      </w:r>
      <w:r w:rsidR="006E2227" w:rsidRPr="00215038">
        <w:t>apart</w:t>
      </w:r>
      <w:r w:rsidRPr="00215038">
        <w:t>.</w:t>
      </w:r>
    </w:p>
    <w:p w14:paraId="68B31153" w14:textId="77777777" w:rsidR="00B72B6E" w:rsidRPr="00215038" w:rsidRDefault="001172CC" w:rsidP="00D62FC4">
      <w:pPr>
        <w:pStyle w:val="Level3"/>
      </w:pPr>
      <w:r w:rsidRPr="00215038">
        <w:t>Cover batten</w:t>
      </w:r>
      <w:r w:rsidR="004A7860" w:rsidRPr="00215038">
        <w:t xml:space="preserve"> with 225</w:t>
      </w:r>
      <w:r w:rsidR="00215038" w:rsidRPr="00215038">
        <w:t> mm (</w:t>
      </w:r>
      <w:r w:rsidR="004A7860" w:rsidRPr="00215038">
        <w:t>9</w:t>
      </w:r>
      <w:r w:rsidR="00215038" w:rsidRPr="00215038">
        <w:t> inch)</w:t>
      </w:r>
      <w:r w:rsidR="004A7860" w:rsidRPr="00215038">
        <w:t xml:space="preserve"> wide strip of flashing sheet. </w:t>
      </w:r>
      <w:r w:rsidR="00605A8E" w:rsidRPr="00215038">
        <w:t xml:space="preserve">Seal laps with lap seam </w:t>
      </w:r>
      <w:r w:rsidR="004A7860" w:rsidRPr="00215038">
        <w:t>adhesive and finish edge</w:t>
      </w:r>
      <w:r w:rsidR="00605A8E" w:rsidRPr="00215038">
        <w:t>s</w:t>
      </w:r>
      <w:r w:rsidR="004A7860" w:rsidRPr="00215038">
        <w:t xml:space="preserve"> with </w:t>
      </w:r>
      <w:r w:rsidRPr="00215038">
        <w:t xml:space="preserve">lap </w:t>
      </w:r>
      <w:r w:rsidR="004A7860" w:rsidRPr="00215038">
        <w:t>sealant.</w:t>
      </w:r>
    </w:p>
    <w:p w14:paraId="3C1DD9BD" w14:textId="4E1D9DF7" w:rsidR="00B72B6E" w:rsidRPr="00215038" w:rsidRDefault="004A7860" w:rsidP="00D62FC4">
      <w:pPr>
        <w:pStyle w:val="Level1"/>
      </w:pPr>
      <w:r w:rsidRPr="00215038">
        <w:t xml:space="preserve">Adhered </w:t>
      </w:r>
      <w:r w:rsidR="001F0139" w:rsidRPr="00215038">
        <w:t xml:space="preserve">System </w:t>
      </w:r>
      <w:r w:rsidR="009B34C8" w:rsidRPr="00215038">
        <w:t>Installation</w:t>
      </w:r>
      <w:r w:rsidR="00215038" w:rsidRPr="00215038">
        <w:t>:</w:t>
      </w:r>
    </w:p>
    <w:p w14:paraId="60370DF0" w14:textId="77777777" w:rsidR="00B72B6E" w:rsidRPr="00215038" w:rsidRDefault="004A7860" w:rsidP="00D62FC4">
      <w:pPr>
        <w:pStyle w:val="Level2"/>
      </w:pPr>
      <w:r w:rsidRPr="00215038">
        <w:t>Apply bonding adhesive in quantities required by roof</w:t>
      </w:r>
      <w:r w:rsidR="00A42E15" w:rsidRPr="00215038">
        <w:t>ing</w:t>
      </w:r>
      <w:r w:rsidRPr="00215038">
        <w:t xml:space="preserve"> membrane manufacturer.</w:t>
      </w:r>
    </w:p>
    <w:p w14:paraId="3B1E87B4" w14:textId="77777777" w:rsidR="00B72B6E" w:rsidRPr="00215038" w:rsidRDefault="004A7860" w:rsidP="00D62FC4">
      <w:pPr>
        <w:pStyle w:val="Level2"/>
      </w:pPr>
      <w:r w:rsidRPr="00215038">
        <w:t xml:space="preserve">Fold sheet back on itself, clean and coat the bottom side of the membrane and the top of </w:t>
      </w:r>
      <w:r w:rsidR="000550B3" w:rsidRPr="00215038">
        <w:t xml:space="preserve">substrate </w:t>
      </w:r>
      <w:r w:rsidRPr="00215038">
        <w:t>with adhesive. Do not coat the lap joint area.</w:t>
      </w:r>
    </w:p>
    <w:p w14:paraId="1D48E43A" w14:textId="77777777" w:rsidR="00B72B6E" w:rsidRPr="00215038" w:rsidRDefault="004A7860" w:rsidP="00D62FC4">
      <w:pPr>
        <w:pStyle w:val="Level2"/>
      </w:pPr>
      <w:r w:rsidRPr="00215038">
        <w:t>After adhesive has set according to adhesive manufacturer's instruction</w:t>
      </w:r>
      <w:r w:rsidR="005D1363" w:rsidRPr="00215038">
        <w:t>s</w:t>
      </w:r>
      <w:r w:rsidRPr="00215038">
        <w:t xml:space="preserve">, roll </w:t>
      </w:r>
      <w:r w:rsidR="00016EB6" w:rsidRPr="00215038">
        <w:t xml:space="preserve">roofing </w:t>
      </w:r>
      <w:r w:rsidRPr="00215038">
        <w:t xml:space="preserve">membrane into adhesive </w:t>
      </w:r>
      <w:r w:rsidR="00016EB6" w:rsidRPr="00215038">
        <w:t xml:space="preserve">minimizing </w:t>
      </w:r>
      <w:r w:rsidRPr="00215038">
        <w:t>voids and wrinkles.</w:t>
      </w:r>
    </w:p>
    <w:p w14:paraId="106844C3" w14:textId="77777777" w:rsidR="00016EB6" w:rsidRPr="00215038" w:rsidRDefault="004A7860" w:rsidP="00D62FC4">
      <w:pPr>
        <w:pStyle w:val="Level2"/>
      </w:pPr>
      <w:r w:rsidRPr="00215038">
        <w:t xml:space="preserve">Repeat for </w:t>
      </w:r>
      <w:proofErr w:type="gramStart"/>
      <w:r w:rsidRPr="00215038">
        <w:t>other</w:t>
      </w:r>
      <w:proofErr w:type="gramEnd"/>
      <w:r w:rsidRPr="00215038">
        <w:t xml:space="preserve"> half of sheet.</w:t>
      </w:r>
    </w:p>
    <w:p w14:paraId="51A02A4D" w14:textId="77777777" w:rsidR="00DB2FB5" w:rsidRPr="00215038" w:rsidRDefault="00DB2FB5" w:rsidP="00D62FC4">
      <w:pPr>
        <w:pStyle w:val="ArticleB"/>
        <w:outlineLvl w:val="1"/>
      </w:pPr>
      <w:r w:rsidRPr="00215038">
        <w:t>FLASHING INSTALLATION</w:t>
      </w:r>
    </w:p>
    <w:p w14:paraId="08839C26" w14:textId="77777777" w:rsidR="00244E20" w:rsidRPr="00215038" w:rsidRDefault="004A7860" w:rsidP="00D62FC4">
      <w:pPr>
        <w:pStyle w:val="Level1"/>
      </w:pPr>
      <w:r w:rsidRPr="00215038">
        <w:t xml:space="preserve">Install flashings </w:t>
      </w:r>
      <w:r w:rsidR="009244BE" w:rsidRPr="00215038">
        <w:t xml:space="preserve">on same day </w:t>
      </w:r>
      <w:r w:rsidRPr="00215038">
        <w:t xml:space="preserve">as </w:t>
      </w:r>
      <w:r w:rsidR="005B4084" w:rsidRPr="00215038">
        <w:t xml:space="preserve">roofing </w:t>
      </w:r>
      <w:r w:rsidRPr="00215038">
        <w:t xml:space="preserve">membrane is installed. </w:t>
      </w:r>
      <w:r w:rsidR="005B4084" w:rsidRPr="00215038">
        <w:t xml:space="preserve">When </w:t>
      </w:r>
      <w:r w:rsidRPr="00215038">
        <w:t>flashing cannot be completely installed in one day, complete installation until flashing is watertight and provide temporary covers or seals.</w:t>
      </w:r>
    </w:p>
    <w:p w14:paraId="7753730C" w14:textId="6FA5E581" w:rsidR="00644C99" w:rsidRDefault="00644C99" w:rsidP="00D62FC4">
      <w:pPr>
        <w:pStyle w:val="SpecNormal"/>
      </w:pPr>
    </w:p>
    <w:p w14:paraId="4A628B29" w14:textId="3F5EC983" w:rsidR="00A200D8" w:rsidRDefault="00A200D8" w:rsidP="00D62FC4">
      <w:pPr>
        <w:pStyle w:val="SpecNormal"/>
      </w:pPr>
    </w:p>
    <w:p w14:paraId="326582AE" w14:textId="77777777" w:rsidR="00393CC4" w:rsidRPr="00710D23" w:rsidRDefault="00393CC4" w:rsidP="00D62FC4">
      <w:pPr>
        <w:pStyle w:val="SpecNormal"/>
      </w:pPr>
    </w:p>
    <w:p w14:paraId="5678D6FC" w14:textId="77777777" w:rsidR="00244E20" w:rsidRPr="00215038" w:rsidRDefault="004A7860" w:rsidP="00D62FC4">
      <w:pPr>
        <w:pStyle w:val="Level1"/>
      </w:pPr>
      <w:r w:rsidRPr="00215038">
        <w:lastRenderedPageBreak/>
        <w:t>Flashing Roof Drains</w:t>
      </w:r>
      <w:r w:rsidR="00215038" w:rsidRPr="00215038">
        <w:t>:</w:t>
      </w:r>
    </w:p>
    <w:p w14:paraId="74DC5F81" w14:textId="77777777" w:rsidR="00244E20" w:rsidRPr="00215038" w:rsidRDefault="004A7860" w:rsidP="00D62FC4">
      <w:pPr>
        <w:pStyle w:val="Level2"/>
      </w:pPr>
      <w:r w:rsidRPr="00215038">
        <w:t xml:space="preserve">Install roof drain flashing </w:t>
      </w:r>
      <w:r w:rsidR="00B61589" w:rsidRPr="00215038">
        <w:t xml:space="preserve">according to roofing </w:t>
      </w:r>
      <w:r w:rsidRPr="00215038">
        <w:t>membrane manufacturer</w:t>
      </w:r>
      <w:r w:rsidR="00CF2C3E" w:rsidRPr="00215038">
        <w:t>'s instructions</w:t>
      </w:r>
      <w:r w:rsidR="00B61589" w:rsidRPr="00215038">
        <w:t>.</w:t>
      </w:r>
    </w:p>
    <w:p w14:paraId="4548CF86" w14:textId="77777777" w:rsidR="00244E20" w:rsidRPr="00215038" w:rsidRDefault="004A7860" w:rsidP="00D62FC4">
      <w:pPr>
        <w:pStyle w:val="Level3"/>
      </w:pPr>
      <w:r w:rsidRPr="00215038">
        <w:t>Coordinate to set the metal drain flashing in asphalt roof cement, holding cement back from the edge of the metal flange.</w:t>
      </w:r>
    </w:p>
    <w:p w14:paraId="154E24AB" w14:textId="77777777" w:rsidR="00244E20" w:rsidRPr="00215038" w:rsidRDefault="004A7860" w:rsidP="00D62FC4">
      <w:pPr>
        <w:pStyle w:val="Level3"/>
      </w:pPr>
      <w:r w:rsidRPr="00215038">
        <w:t>Do not allow roof cement to contact EPDM roof</w:t>
      </w:r>
      <w:r w:rsidR="00B61589" w:rsidRPr="00215038">
        <w:t>ing</w:t>
      </w:r>
      <w:r w:rsidRPr="00215038">
        <w:t xml:space="preserve"> membrane.</w:t>
      </w:r>
    </w:p>
    <w:p w14:paraId="71E1778E" w14:textId="77777777" w:rsidR="00244E20" w:rsidRPr="00215038" w:rsidRDefault="004A7860" w:rsidP="00D62FC4">
      <w:pPr>
        <w:pStyle w:val="Level3"/>
      </w:pPr>
      <w:r w:rsidRPr="00215038">
        <w:t xml:space="preserve">Adhere </w:t>
      </w:r>
      <w:r w:rsidR="00B61589" w:rsidRPr="00215038">
        <w:t>roofing</w:t>
      </w:r>
      <w:r w:rsidRPr="00215038">
        <w:t xml:space="preserve"> membrane to metal flashing with bonding adhesive.</w:t>
      </w:r>
    </w:p>
    <w:p w14:paraId="71B46EB4" w14:textId="77777777" w:rsidR="00B72B6E" w:rsidRPr="00215038" w:rsidRDefault="004A7860" w:rsidP="00D62FC4">
      <w:pPr>
        <w:pStyle w:val="Level2"/>
      </w:pPr>
      <w:r w:rsidRPr="00215038">
        <w:t xml:space="preserve">Turn metal drain flashing and </w:t>
      </w:r>
      <w:r w:rsidR="00D91307" w:rsidRPr="00215038">
        <w:t xml:space="preserve">roofing </w:t>
      </w:r>
      <w:r w:rsidRPr="00215038">
        <w:t xml:space="preserve">membrane </w:t>
      </w:r>
      <w:r w:rsidR="00D91307" w:rsidRPr="00215038">
        <w:t xml:space="preserve">down </w:t>
      </w:r>
      <w:r w:rsidRPr="00215038">
        <w:t>into drain body</w:t>
      </w:r>
      <w:r w:rsidR="00D91307" w:rsidRPr="00215038">
        <w:t>.</w:t>
      </w:r>
      <w:r w:rsidR="0006675E" w:rsidRPr="00215038">
        <w:t xml:space="preserve"> </w:t>
      </w:r>
      <w:r w:rsidR="00D91307" w:rsidRPr="00215038">
        <w:t>Install</w:t>
      </w:r>
      <w:r w:rsidRPr="00215038">
        <w:t xml:space="preserve"> clamping ring and st</w:t>
      </w:r>
      <w:r w:rsidR="00CF2C3E" w:rsidRPr="00215038">
        <w:t>r</w:t>
      </w:r>
      <w:r w:rsidRPr="00215038">
        <w:t>ainer.</w:t>
      </w:r>
    </w:p>
    <w:p w14:paraId="7B372A6E" w14:textId="0152E46B" w:rsidR="00244E20" w:rsidRPr="00215038" w:rsidRDefault="00B72B6E" w:rsidP="00D62FC4">
      <w:pPr>
        <w:pStyle w:val="Level1"/>
      </w:pPr>
      <w:r w:rsidRPr="00215038">
        <w:t xml:space="preserve">Installing </w:t>
      </w:r>
      <w:r w:rsidR="008953FD">
        <w:t xml:space="preserve">EPDM </w:t>
      </w:r>
      <w:r w:rsidRPr="00215038">
        <w:t>Base Flashing and Pipe Flashing</w:t>
      </w:r>
      <w:r w:rsidR="00215038" w:rsidRPr="00215038">
        <w:t>:</w:t>
      </w:r>
    </w:p>
    <w:p w14:paraId="0E63B2C7" w14:textId="77777777" w:rsidR="00B72B6E" w:rsidRPr="00215038" w:rsidRDefault="004A7860" w:rsidP="00D62FC4">
      <w:pPr>
        <w:pStyle w:val="Level2"/>
      </w:pPr>
      <w:r w:rsidRPr="00215038">
        <w:t xml:space="preserve">Install flashing </w:t>
      </w:r>
      <w:r w:rsidR="0008714E" w:rsidRPr="00215038">
        <w:t xml:space="preserve">sheet </w:t>
      </w:r>
      <w:r w:rsidRPr="00215038">
        <w:t xml:space="preserve">to pipes, </w:t>
      </w:r>
      <w:proofErr w:type="gramStart"/>
      <w:r w:rsidRPr="00215038">
        <w:t>walls</w:t>
      </w:r>
      <w:proofErr w:type="gramEnd"/>
      <w:r w:rsidRPr="00215038">
        <w:t xml:space="preserve"> </w:t>
      </w:r>
      <w:r w:rsidR="0008714E" w:rsidRPr="00215038">
        <w:t xml:space="preserve">and </w:t>
      </w:r>
      <w:r w:rsidRPr="00215038">
        <w:t xml:space="preserve">curbs to </w:t>
      </w:r>
      <w:r w:rsidR="0008714E" w:rsidRPr="00215038">
        <w:t xml:space="preserve">minimum </w:t>
      </w:r>
      <w:r w:rsidRPr="00215038">
        <w:t>200</w:t>
      </w:r>
      <w:r w:rsidR="00215038" w:rsidRPr="00215038">
        <w:t> mm (</w:t>
      </w:r>
      <w:r w:rsidRPr="00215038">
        <w:t>8</w:t>
      </w:r>
      <w:r w:rsidR="00215038" w:rsidRPr="00215038">
        <w:t> inches)</w:t>
      </w:r>
      <w:r w:rsidRPr="00215038">
        <w:t xml:space="preserve"> </w:t>
      </w:r>
      <w:r w:rsidR="0008714E" w:rsidRPr="00215038">
        <w:t xml:space="preserve">height </w:t>
      </w:r>
      <w:r w:rsidRPr="00215038">
        <w:t xml:space="preserve">above roof surfaces and </w:t>
      </w:r>
      <w:r w:rsidR="007F539B" w:rsidRPr="00215038">
        <w:t>extend roofing</w:t>
      </w:r>
      <w:r w:rsidR="00AF7817" w:rsidRPr="00215038">
        <w:t xml:space="preserve"> </w:t>
      </w:r>
      <w:r w:rsidR="0004236C" w:rsidRPr="00215038">
        <w:t xml:space="preserve">manufacturer's standard lap dimension </w:t>
      </w:r>
      <w:r w:rsidRPr="00215038">
        <w:t>on</w:t>
      </w:r>
      <w:r w:rsidR="00313BC4" w:rsidRPr="00215038">
        <w:t>to</w:t>
      </w:r>
      <w:r w:rsidRPr="00215038">
        <w:t xml:space="preserve"> roof</w:t>
      </w:r>
      <w:r w:rsidR="00313BC4" w:rsidRPr="00215038">
        <w:t>ing</w:t>
      </w:r>
      <w:r w:rsidRPr="00215038">
        <w:t xml:space="preserve"> membranes.</w:t>
      </w:r>
    </w:p>
    <w:p w14:paraId="21CE36AA" w14:textId="77777777" w:rsidR="00244E20" w:rsidRPr="00215038" w:rsidRDefault="004A7860" w:rsidP="00D62FC4">
      <w:pPr>
        <w:pStyle w:val="Level3"/>
      </w:pPr>
      <w:r w:rsidRPr="00215038">
        <w:t>Adhere flashing with bonding adhesive.</w:t>
      </w:r>
    </w:p>
    <w:p w14:paraId="7F13DE56" w14:textId="77777777" w:rsidR="00B72B6E" w:rsidRPr="00215038" w:rsidRDefault="004A7860" w:rsidP="00D62FC4">
      <w:pPr>
        <w:pStyle w:val="Level3"/>
      </w:pPr>
      <w:r w:rsidRPr="00215038">
        <w:t xml:space="preserve">Form inside and outside corners of flashing </w:t>
      </w:r>
      <w:r w:rsidR="00313BC4" w:rsidRPr="00215038">
        <w:t xml:space="preserve">sheet </w:t>
      </w:r>
      <w:r w:rsidR="00C455A7" w:rsidRPr="00215038">
        <w:t>according to</w:t>
      </w:r>
      <w:r w:rsidRPr="00215038">
        <w:t xml:space="preserve"> </w:t>
      </w:r>
      <w:r w:rsidR="00215038" w:rsidRPr="00215038">
        <w:t>NRCA </w:t>
      </w:r>
      <w:r w:rsidR="008A5DDB" w:rsidRPr="00215038">
        <w:t>M</w:t>
      </w:r>
      <w:r w:rsidRPr="00215038">
        <w:t xml:space="preserve">anual. Form pipe flashing </w:t>
      </w:r>
      <w:r w:rsidR="00C455A7" w:rsidRPr="00215038">
        <w:t>according to</w:t>
      </w:r>
      <w:r w:rsidRPr="00215038">
        <w:t xml:space="preserve"> </w:t>
      </w:r>
      <w:r w:rsidR="00215038" w:rsidRPr="00215038">
        <w:t>NRCA </w:t>
      </w:r>
      <w:r w:rsidR="008A5DDB" w:rsidRPr="00215038">
        <w:t>M</w:t>
      </w:r>
      <w:r w:rsidRPr="00215038">
        <w:t>anual</w:t>
      </w:r>
      <w:r w:rsidR="00612B4D" w:rsidRPr="00215038">
        <w:t>.</w:t>
      </w:r>
    </w:p>
    <w:p w14:paraId="38458D7E" w14:textId="77777777" w:rsidR="00B72B6E" w:rsidRPr="00215038" w:rsidRDefault="004A7860" w:rsidP="00D62FC4">
      <w:pPr>
        <w:pStyle w:val="Level3"/>
      </w:pPr>
      <w:r w:rsidRPr="00215038">
        <w:t xml:space="preserve">Lap ends </w:t>
      </w:r>
      <w:r w:rsidR="00AF7817" w:rsidRPr="00215038">
        <w:t>roofing manufacturer's standard dimension</w:t>
      </w:r>
      <w:r w:rsidRPr="00215038">
        <w:t>.</w:t>
      </w:r>
    </w:p>
    <w:p w14:paraId="5F51E52D" w14:textId="77777777" w:rsidR="00B72B6E" w:rsidRPr="00215038" w:rsidRDefault="004A7860" w:rsidP="00D62FC4">
      <w:pPr>
        <w:pStyle w:val="Level3"/>
      </w:pPr>
      <w:r w:rsidRPr="00215038">
        <w:t xml:space="preserve">Adhesively splice flashing </w:t>
      </w:r>
      <w:r w:rsidR="00F36864" w:rsidRPr="00215038">
        <w:t xml:space="preserve">sheets </w:t>
      </w:r>
      <w:r w:rsidRPr="00215038">
        <w:t>together</w:t>
      </w:r>
      <w:r w:rsidR="00F36864" w:rsidRPr="00215038">
        <w:t>,</w:t>
      </w:r>
      <w:r w:rsidRPr="00215038">
        <w:t xml:space="preserve"> and </w:t>
      </w:r>
      <w:r w:rsidR="00F36864" w:rsidRPr="00215038">
        <w:t xml:space="preserve">adhesively splice </w:t>
      </w:r>
      <w:r w:rsidRPr="00215038">
        <w:t xml:space="preserve">flashing </w:t>
      </w:r>
      <w:r w:rsidR="00F36864" w:rsidRPr="00215038">
        <w:t xml:space="preserve">sheets </w:t>
      </w:r>
      <w:r w:rsidRPr="00215038">
        <w:t>to roof</w:t>
      </w:r>
      <w:r w:rsidR="00F36864" w:rsidRPr="00215038">
        <w:t>ing</w:t>
      </w:r>
      <w:r w:rsidRPr="00215038">
        <w:t xml:space="preserve"> membranes. Finish exposed edges with </w:t>
      </w:r>
      <w:r w:rsidR="00F36864" w:rsidRPr="00215038">
        <w:t xml:space="preserve">lap </w:t>
      </w:r>
      <w:r w:rsidRPr="00215038">
        <w:t>sealant.</w:t>
      </w:r>
    </w:p>
    <w:p w14:paraId="63D1D759" w14:textId="77777777" w:rsidR="00B72B6E" w:rsidRPr="00215038" w:rsidRDefault="004A7860" w:rsidP="00D62FC4">
      <w:pPr>
        <w:pStyle w:val="Level2"/>
      </w:pPr>
      <w:r w:rsidRPr="00215038">
        <w:t xml:space="preserve">Anchor top of flashing to walls </w:t>
      </w:r>
      <w:r w:rsidR="00F36864" w:rsidRPr="00215038">
        <w:t xml:space="preserve">and </w:t>
      </w:r>
      <w:r w:rsidRPr="00215038">
        <w:t xml:space="preserve">curbs with fasteners spaced </w:t>
      </w:r>
      <w:r w:rsidR="00F36864" w:rsidRPr="00215038">
        <w:t>maximum</w:t>
      </w:r>
      <w:r w:rsidRPr="00215038">
        <w:t xml:space="preserve"> 150</w:t>
      </w:r>
      <w:r w:rsidR="00215038" w:rsidRPr="00215038">
        <w:t> mm (</w:t>
      </w:r>
      <w:r w:rsidRPr="00215038">
        <w:t>6</w:t>
      </w:r>
      <w:r w:rsidR="00215038" w:rsidRPr="00215038">
        <w:t> inches)</w:t>
      </w:r>
      <w:r w:rsidRPr="00215038">
        <w:t xml:space="preserve"> on center. Use surface mounted fastening strip with sealant on ducts. Use pipe clamps on pipes or other round penetrations.</w:t>
      </w:r>
    </w:p>
    <w:p w14:paraId="043F4FAC" w14:textId="7B531823" w:rsidR="00244E20" w:rsidRDefault="004A7860" w:rsidP="00D62FC4">
      <w:pPr>
        <w:pStyle w:val="Level2"/>
      </w:pPr>
      <w:r w:rsidRPr="00215038">
        <w:t>Apply sealant to top edge of flashing.</w:t>
      </w:r>
    </w:p>
    <w:p w14:paraId="2C063B70" w14:textId="77777777" w:rsidR="00393CC4" w:rsidRPr="00393CC4" w:rsidRDefault="00393CC4" w:rsidP="00393CC4">
      <w:pPr>
        <w:pStyle w:val="ArticleB"/>
        <w:numPr>
          <w:ilvl w:val="0"/>
          <w:numId w:val="0"/>
        </w:numPr>
      </w:pPr>
    </w:p>
    <w:p w14:paraId="28856DEE" w14:textId="77777777" w:rsidR="00244E20" w:rsidRPr="00215038" w:rsidRDefault="00B72B6E" w:rsidP="00D62FC4">
      <w:pPr>
        <w:pStyle w:val="Level1"/>
      </w:pPr>
      <w:r w:rsidRPr="00215038">
        <w:t xml:space="preserve">Repairs to </w:t>
      </w:r>
      <w:r w:rsidR="008A5DDB" w:rsidRPr="00215038">
        <w:t>M</w:t>
      </w:r>
      <w:r w:rsidRPr="00215038">
        <w:t xml:space="preserve">embrane and </w:t>
      </w:r>
      <w:r w:rsidR="008A5DDB" w:rsidRPr="00215038">
        <w:t>F</w:t>
      </w:r>
      <w:r w:rsidRPr="00215038">
        <w:t>lashings</w:t>
      </w:r>
      <w:r w:rsidR="00215038" w:rsidRPr="00215038">
        <w:t>:</w:t>
      </w:r>
    </w:p>
    <w:p w14:paraId="21D70673" w14:textId="531346BE" w:rsidR="00244E20" w:rsidRPr="00215038" w:rsidRDefault="004A7860" w:rsidP="00D62FC4">
      <w:pPr>
        <w:pStyle w:val="Level2"/>
      </w:pPr>
      <w:r w:rsidRPr="00215038">
        <w:t>Remove sections of roofing</w:t>
      </w:r>
      <w:r w:rsidR="00784678" w:rsidRPr="00215038">
        <w:t xml:space="preserve"> membrane</w:t>
      </w:r>
      <w:r w:rsidRPr="00215038">
        <w:t xml:space="preserve"> or flashing</w:t>
      </w:r>
      <w:r w:rsidR="00784678" w:rsidRPr="00215038">
        <w:t xml:space="preserve"> sheet</w:t>
      </w:r>
      <w:r w:rsidRPr="00215038">
        <w:t xml:space="preserve"> that </w:t>
      </w:r>
      <w:r w:rsidR="00784678" w:rsidRPr="00215038">
        <w:t xml:space="preserve">are </w:t>
      </w:r>
      <w:r w:rsidRPr="00215038">
        <w:t>creased</w:t>
      </w:r>
      <w:r w:rsidR="00784678" w:rsidRPr="00215038">
        <w:t>,</w:t>
      </w:r>
      <w:r w:rsidRPr="00215038">
        <w:t xml:space="preserve"> wrinkled</w:t>
      </w:r>
      <w:r w:rsidR="00784678" w:rsidRPr="00215038">
        <w:t>,</w:t>
      </w:r>
      <w:r w:rsidRPr="00215038">
        <w:t xml:space="preserve"> or </w:t>
      </w:r>
      <w:proofErr w:type="gramStart"/>
      <w:r w:rsidRPr="00215038">
        <w:t>fish</w:t>
      </w:r>
      <w:r w:rsidR="00980405">
        <w:t>-</w:t>
      </w:r>
      <w:r w:rsidRPr="00215038">
        <w:t>mouthed</w:t>
      </w:r>
      <w:proofErr w:type="gramEnd"/>
      <w:r w:rsidRPr="00215038">
        <w:t>.</w:t>
      </w:r>
    </w:p>
    <w:p w14:paraId="511F2C17" w14:textId="77777777" w:rsidR="00244E20" w:rsidRPr="00215038" w:rsidRDefault="004A7860" w:rsidP="00D62FC4">
      <w:pPr>
        <w:pStyle w:val="Level2"/>
      </w:pPr>
      <w:r w:rsidRPr="00215038">
        <w:t>Cover removed areas, cuts and damaged areas with patch extending 100</w:t>
      </w:r>
      <w:r w:rsidR="00215038" w:rsidRPr="00215038">
        <w:t> mm (</w:t>
      </w:r>
      <w:r w:rsidRPr="00215038">
        <w:t>4</w:t>
      </w:r>
      <w:r w:rsidR="00215038" w:rsidRPr="00215038">
        <w:t> inches)</w:t>
      </w:r>
      <w:r w:rsidRPr="00215038">
        <w:t xml:space="preserve"> beyond damaged, cut, or removed area. Adhesively splice </w:t>
      </w:r>
      <w:r w:rsidR="006414FA" w:rsidRPr="00215038">
        <w:t xml:space="preserve">patch </w:t>
      </w:r>
      <w:r w:rsidRPr="00215038">
        <w:t>to roof</w:t>
      </w:r>
      <w:r w:rsidR="006414FA" w:rsidRPr="00215038">
        <w:t>ing</w:t>
      </w:r>
      <w:r w:rsidRPr="00215038">
        <w:t xml:space="preserve"> membrane or flashing</w:t>
      </w:r>
      <w:r w:rsidR="006414FA" w:rsidRPr="00215038">
        <w:t xml:space="preserve"> sheet</w:t>
      </w:r>
      <w:r w:rsidRPr="00215038">
        <w:t xml:space="preserve">. Finish edge of lap with </w:t>
      </w:r>
      <w:r w:rsidR="006414FA" w:rsidRPr="00215038">
        <w:t xml:space="preserve">lap </w:t>
      </w:r>
      <w:r w:rsidRPr="00215038">
        <w:t>sealant.</w:t>
      </w:r>
    </w:p>
    <w:p w14:paraId="282E01C5" w14:textId="64119F08" w:rsidR="00B00949" w:rsidRDefault="00B00949" w:rsidP="00A200D8">
      <w:pPr>
        <w:pStyle w:val="Level3"/>
        <w:numPr>
          <w:ilvl w:val="0"/>
          <w:numId w:val="0"/>
        </w:numPr>
        <w:ind w:left="1440"/>
      </w:pPr>
    </w:p>
    <w:p w14:paraId="130EDEA9" w14:textId="77777777" w:rsidR="008953FD" w:rsidRDefault="008953FD" w:rsidP="00A200D8">
      <w:pPr>
        <w:pStyle w:val="Level3"/>
        <w:numPr>
          <w:ilvl w:val="0"/>
          <w:numId w:val="0"/>
        </w:numPr>
        <w:ind w:left="1440"/>
      </w:pPr>
    </w:p>
    <w:p w14:paraId="5A1310F2" w14:textId="77777777" w:rsidR="00A200D8" w:rsidRPr="00215038" w:rsidRDefault="00A200D8" w:rsidP="00A200D8">
      <w:pPr>
        <w:pStyle w:val="Level3"/>
        <w:numPr>
          <w:ilvl w:val="0"/>
          <w:numId w:val="0"/>
        </w:numPr>
        <w:ind w:left="1440"/>
      </w:pPr>
    </w:p>
    <w:p w14:paraId="0806B464" w14:textId="77777777" w:rsidR="00B72B6E" w:rsidRPr="00215038" w:rsidRDefault="004A7860" w:rsidP="00D62FC4">
      <w:pPr>
        <w:pStyle w:val="ArticleB"/>
        <w:outlineLvl w:val="1"/>
      </w:pPr>
      <w:r w:rsidRPr="00215038">
        <w:lastRenderedPageBreak/>
        <w:t>FIELD QUALITY CONTROL</w:t>
      </w:r>
    </w:p>
    <w:p w14:paraId="6F0FD6F5" w14:textId="77777777" w:rsidR="00644C99" w:rsidRPr="00710D23" w:rsidRDefault="00644C99" w:rsidP="00D62FC4">
      <w:pPr>
        <w:pStyle w:val="SpecNote"/>
        <w:outlineLvl w:val="9"/>
      </w:pPr>
    </w:p>
    <w:p w14:paraId="0A52A3F0" w14:textId="77777777" w:rsidR="00086480" w:rsidRPr="00215038" w:rsidRDefault="00086480" w:rsidP="00D62FC4">
      <w:pPr>
        <w:pStyle w:val="Level1"/>
      </w:pPr>
      <w:r w:rsidRPr="00215038">
        <w:t>Field Tests</w:t>
      </w:r>
      <w:r w:rsidR="00215038" w:rsidRPr="00215038">
        <w:t xml:space="preserve">: </w:t>
      </w:r>
      <w:r w:rsidRPr="00215038">
        <w:t xml:space="preserve">Performed by testing laboratory specified in </w:t>
      </w:r>
      <w:r w:rsidR="00215038" w:rsidRPr="00215038">
        <w:t>Section 01 45 29</w:t>
      </w:r>
      <w:r w:rsidRPr="00215038">
        <w:t>, TESTING LABORATORY SERVICES.</w:t>
      </w:r>
    </w:p>
    <w:p w14:paraId="4583BBDA" w14:textId="77777777" w:rsidR="00644C99" w:rsidRPr="00710D23" w:rsidRDefault="00644C99" w:rsidP="00D62FC4">
      <w:pPr>
        <w:pStyle w:val="SpecNote"/>
        <w:outlineLvl w:val="9"/>
      </w:pPr>
    </w:p>
    <w:p w14:paraId="71E6CA4B" w14:textId="300CC774" w:rsidR="00D569FD" w:rsidRPr="00393CC4" w:rsidRDefault="00D569FD" w:rsidP="00D62FC4">
      <w:pPr>
        <w:pStyle w:val="Level2"/>
      </w:pPr>
      <w:r w:rsidRPr="00393CC4">
        <w:t>Fastener Pull Out Tests</w:t>
      </w:r>
      <w:r w:rsidR="00215038" w:rsidRPr="00393CC4">
        <w:t>: ANSI/SPRI </w:t>
      </w:r>
      <w:r w:rsidRPr="00393CC4">
        <w:t>FX</w:t>
      </w:r>
      <w:r w:rsidR="00215038" w:rsidRPr="00393CC4">
        <w:noBreakHyphen/>
      </w:r>
      <w:r w:rsidRPr="00393CC4">
        <w:t>1</w:t>
      </w:r>
      <w:r w:rsidR="00215038" w:rsidRPr="00393CC4">
        <w:t xml:space="preserve">; </w:t>
      </w:r>
      <w:r w:rsidR="005E6C07" w:rsidRPr="00393CC4">
        <w:t>one test for every 230</w:t>
      </w:r>
      <w:r w:rsidR="00215038" w:rsidRPr="00393CC4">
        <w:t> sq</w:t>
      </w:r>
      <w:r w:rsidR="00644C99" w:rsidRPr="00393CC4">
        <w:t>uare</w:t>
      </w:r>
      <w:r w:rsidR="00215038" w:rsidRPr="00393CC4">
        <w:t> </w:t>
      </w:r>
      <w:proofErr w:type="gramStart"/>
      <w:r w:rsidR="00215038" w:rsidRPr="00393CC4">
        <w:t>m</w:t>
      </w:r>
      <w:r w:rsidR="00644C99" w:rsidRPr="00393CC4">
        <w:t>eter</w:t>
      </w:r>
      <w:proofErr w:type="gramEnd"/>
      <w:r w:rsidR="00215038" w:rsidRPr="00393CC4">
        <w:t xml:space="preserve"> (</w:t>
      </w:r>
      <w:r w:rsidR="005E6C07" w:rsidRPr="00393CC4">
        <w:t>2,500</w:t>
      </w:r>
      <w:r w:rsidR="00215038" w:rsidRPr="00393CC4">
        <w:t> sq</w:t>
      </w:r>
      <w:r w:rsidR="00644C99" w:rsidRPr="00393CC4">
        <w:t>uare</w:t>
      </w:r>
      <w:r w:rsidR="00215038" w:rsidRPr="00393CC4">
        <w:t> f</w:t>
      </w:r>
      <w:r w:rsidR="00644C99" w:rsidRPr="00393CC4">
        <w:t>oo</w:t>
      </w:r>
      <w:r w:rsidR="00215038" w:rsidRPr="00393CC4">
        <w:t>t)</w:t>
      </w:r>
      <w:r w:rsidR="005E6C07" w:rsidRPr="00393CC4">
        <w:t xml:space="preserve"> of deck</w:t>
      </w:r>
      <w:r w:rsidRPr="00393CC4">
        <w:t>.</w:t>
      </w:r>
      <w:r w:rsidR="0006675E" w:rsidRPr="00393CC4">
        <w:t xml:space="preserve"> </w:t>
      </w:r>
      <w:r w:rsidRPr="00393CC4">
        <w:t>Perform tests for each combination of fastener type and roof deck type before installing roof insulation.</w:t>
      </w:r>
    </w:p>
    <w:p w14:paraId="3DEB9DE0" w14:textId="77777777" w:rsidR="00D569FD" w:rsidRPr="00393CC4" w:rsidRDefault="00D569FD" w:rsidP="00D62FC4">
      <w:pPr>
        <w:pStyle w:val="Level3"/>
      </w:pPr>
      <w:r w:rsidRPr="00393CC4">
        <w:t>Test at locations selected by Contracting Officer's Representative.</w:t>
      </w:r>
    </w:p>
    <w:p w14:paraId="13147351" w14:textId="77777777" w:rsidR="00D569FD" w:rsidRPr="00393CC4" w:rsidRDefault="00D569FD" w:rsidP="00D62FC4">
      <w:pPr>
        <w:pStyle w:val="Level3"/>
      </w:pPr>
      <w:r w:rsidRPr="00393CC4">
        <w:t xml:space="preserve">Do not proceed with roofing work when pull out resistance </w:t>
      </w:r>
      <w:r w:rsidR="005A61ED" w:rsidRPr="00393CC4">
        <w:t>is less than manufacturer's required resistance</w:t>
      </w:r>
      <w:r w:rsidRPr="00393CC4">
        <w:t>.</w:t>
      </w:r>
    </w:p>
    <w:p w14:paraId="1298B535" w14:textId="77777777" w:rsidR="00D569FD" w:rsidRPr="00393CC4" w:rsidRDefault="00D569FD" w:rsidP="00D62FC4">
      <w:pPr>
        <w:pStyle w:val="Level3"/>
      </w:pPr>
      <w:r w:rsidRPr="00393CC4">
        <w:t>Test Results</w:t>
      </w:r>
      <w:r w:rsidR="00215038" w:rsidRPr="00393CC4">
        <w:t>:</w:t>
      </w:r>
    </w:p>
    <w:p w14:paraId="076C7060" w14:textId="77777777" w:rsidR="00D569FD" w:rsidRPr="00393CC4" w:rsidRDefault="00D569FD" w:rsidP="00D62FC4">
      <w:pPr>
        <w:pStyle w:val="Level4"/>
      </w:pPr>
      <w:r w:rsidRPr="00393CC4">
        <w:t xml:space="preserve">Repeat tests using </w:t>
      </w:r>
      <w:r w:rsidR="005A61ED" w:rsidRPr="00393CC4">
        <w:t xml:space="preserve">different </w:t>
      </w:r>
      <w:r w:rsidRPr="00393CC4">
        <w:t>fastener</w:t>
      </w:r>
      <w:r w:rsidR="005A61ED" w:rsidRPr="00393CC4">
        <w:t xml:space="preserve"> </w:t>
      </w:r>
      <w:r w:rsidRPr="00393CC4">
        <w:t xml:space="preserve">type or use additional fasteners </w:t>
      </w:r>
      <w:r w:rsidR="005A61ED" w:rsidRPr="00393CC4">
        <w:t xml:space="preserve">achieve </w:t>
      </w:r>
      <w:r w:rsidRPr="00393CC4">
        <w:t>pull</w:t>
      </w:r>
      <w:r w:rsidR="005A61ED" w:rsidRPr="00393CC4">
        <w:t xml:space="preserve"> </w:t>
      </w:r>
      <w:r w:rsidRPr="00393CC4">
        <w:t xml:space="preserve">out resistance </w:t>
      </w:r>
      <w:r w:rsidR="005A61ED" w:rsidRPr="00393CC4">
        <w:t>required to meet specified wind uplift performance</w:t>
      </w:r>
      <w:r w:rsidRPr="00393CC4">
        <w:t>.</w:t>
      </w:r>
    </w:p>
    <w:p w14:paraId="661FB63D" w14:textId="77777777" w:rsidR="00D569FD" w:rsidRPr="00393CC4" w:rsidRDefault="00D569FD" w:rsidP="00D62FC4">
      <w:pPr>
        <w:pStyle w:val="Level4"/>
      </w:pPr>
      <w:r w:rsidRPr="00393CC4">
        <w:t>Patch cementitious deck to repair areas of fastener tests holes.</w:t>
      </w:r>
    </w:p>
    <w:p w14:paraId="699F382C" w14:textId="77777777" w:rsidR="00244E20" w:rsidRPr="00393CC4" w:rsidRDefault="004A7860" w:rsidP="00D62FC4">
      <w:pPr>
        <w:pStyle w:val="Level2"/>
      </w:pPr>
      <w:r w:rsidRPr="00393CC4">
        <w:t xml:space="preserve">Examine and probe </w:t>
      </w:r>
      <w:r w:rsidR="00A90DE0" w:rsidRPr="00393CC4">
        <w:t xml:space="preserve">roofing membrane and flashing </w:t>
      </w:r>
      <w:r w:rsidRPr="00393CC4">
        <w:t xml:space="preserve">seams in presence of </w:t>
      </w:r>
      <w:r w:rsidR="00E3314C" w:rsidRPr="00393CC4">
        <w:t>Contracting Officer's Representative</w:t>
      </w:r>
      <w:r w:rsidRPr="00393CC4">
        <w:t xml:space="preserve"> and Manufacturer's </w:t>
      </w:r>
      <w:r w:rsidR="00E3314C" w:rsidRPr="00393CC4">
        <w:t>field representative</w:t>
      </w:r>
      <w:r w:rsidRPr="00393CC4">
        <w:t>.</w:t>
      </w:r>
    </w:p>
    <w:p w14:paraId="1C3ACD0C" w14:textId="77777777" w:rsidR="00244E20" w:rsidRPr="00393CC4" w:rsidRDefault="004A7860" w:rsidP="00D62FC4">
      <w:pPr>
        <w:pStyle w:val="Level2"/>
      </w:pPr>
      <w:r w:rsidRPr="00393CC4">
        <w:t xml:space="preserve">Probe seams to detect marginal bonds, voids, skips, and </w:t>
      </w:r>
      <w:proofErr w:type="spellStart"/>
      <w:r w:rsidRPr="00393CC4">
        <w:t>fishmouths</w:t>
      </w:r>
      <w:proofErr w:type="spellEnd"/>
      <w:r w:rsidRPr="00393CC4">
        <w:t>.</w:t>
      </w:r>
    </w:p>
    <w:p w14:paraId="16D90FC4" w14:textId="77777777" w:rsidR="00B72B6E" w:rsidRPr="00393CC4" w:rsidRDefault="004A7860" w:rsidP="00D62FC4">
      <w:pPr>
        <w:pStyle w:val="Level2"/>
      </w:pPr>
      <w:r w:rsidRPr="00393CC4">
        <w:t>Cut 100</w:t>
      </w:r>
      <w:r w:rsidR="00215038" w:rsidRPr="00393CC4">
        <w:t> mm (</w:t>
      </w:r>
      <w:r w:rsidRPr="00393CC4">
        <w:t>4</w:t>
      </w:r>
      <w:r w:rsidR="00215038" w:rsidRPr="00393CC4">
        <w:t> inch)</w:t>
      </w:r>
      <w:r w:rsidRPr="00393CC4">
        <w:t xml:space="preserve"> wide by 300</w:t>
      </w:r>
      <w:r w:rsidR="00215038" w:rsidRPr="00393CC4">
        <w:t> mm (</w:t>
      </w:r>
      <w:r w:rsidRPr="00393CC4">
        <w:t>12</w:t>
      </w:r>
      <w:r w:rsidR="00215038" w:rsidRPr="00393CC4">
        <w:t> inch)</w:t>
      </w:r>
      <w:r w:rsidRPr="00393CC4">
        <w:t xml:space="preserve"> long samples through seams where directed by </w:t>
      </w:r>
      <w:r w:rsidR="00E3314C" w:rsidRPr="00393CC4">
        <w:t>Contracting Officer's Representative</w:t>
      </w:r>
      <w:r w:rsidRPr="00393CC4">
        <w:t>.</w:t>
      </w:r>
    </w:p>
    <w:p w14:paraId="203E93D8" w14:textId="754C6A21" w:rsidR="00B72B6E" w:rsidRPr="00393CC4" w:rsidRDefault="004A7860" w:rsidP="00D62FC4">
      <w:pPr>
        <w:pStyle w:val="Level2"/>
      </w:pPr>
      <w:r w:rsidRPr="00393CC4">
        <w:t>Cut one sample for every 450</w:t>
      </w:r>
      <w:r w:rsidR="00215038" w:rsidRPr="00393CC4">
        <w:t> </w:t>
      </w:r>
      <w:proofErr w:type="gramStart"/>
      <w:r w:rsidR="00215038" w:rsidRPr="00393CC4">
        <w:t>m</w:t>
      </w:r>
      <w:r w:rsidR="00644C99" w:rsidRPr="00393CC4">
        <w:t>eter</w:t>
      </w:r>
      <w:proofErr w:type="gramEnd"/>
      <w:r w:rsidR="00215038" w:rsidRPr="00393CC4">
        <w:t xml:space="preserve"> (</w:t>
      </w:r>
      <w:r w:rsidRPr="00393CC4">
        <w:t>1500</w:t>
      </w:r>
      <w:r w:rsidR="00215038" w:rsidRPr="00393CC4">
        <w:t> feet)</w:t>
      </w:r>
      <w:r w:rsidRPr="00393CC4">
        <w:t xml:space="preserve"> of seams.</w:t>
      </w:r>
    </w:p>
    <w:p w14:paraId="1BBA7D71" w14:textId="77777777" w:rsidR="00B72B6E" w:rsidRPr="00393CC4" w:rsidRDefault="004A7860" w:rsidP="00D62FC4">
      <w:pPr>
        <w:pStyle w:val="Level2"/>
      </w:pPr>
      <w:r w:rsidRPr="00393CC4">
        <w:t>Cut samples perpendicular to seams.</w:t>
      </w:r>
    </w:p>
    <w:p w14:paraId="5C6B25D3" w14:textId="77777777" w:rsidR="00244E20" w:rsidRPr="00393CC4" w:rsidRDefault="004A7860" w:rsidP="00D62FC4">
      <w:pPr>
        <w:pStyle w:val="Level2"/>
      </w:pPr>
      <w:r w:rsidRPr="00393CC4">
        <w:t xml:space="preserve">Failure of samples to </w:t>
      </w:r>
      <w:r w:rsidR="002131A3" w:rsidRPr="00393CC4">
        <w:t xml:space="preserve">pass </w:t>
      </w:r>
      <w:r w:rsidR="00215038" w:rsidRPr="00393CC4">
        <w:t>ASTM </w:t>
      </w:r>
      <w:r w:rsidR="00E63AFD" w:rsidRPr="00393CC4">
        <w:t>D1876</w:t>
      </w:r>
      <w:r w:rsidRPr="00393CC4">
        <w:t xml:space="preserve"> </w:t>
      </w:r>
      <w:r w:rsidR="00E63AFD" w:rsidRPr="00393CC4">
        <w:t xml:space="preserve">test </w:t>
      </w:r>
      <w:r w:rsidRPr="00393CC4">
        <w:t>will be cause for rejection of work.</w:t>
      </w:r>
    </w:p>
    <w:p w14:paraId="1596FE53" w14:textId="77777777" w:rsidR="00244E20" w:rsidRPr="00393CC4" w:rsidRDefault="004A7860" w:rsidP="00D62FC4">
      <w:pPr>
        <w:pStyle w:val="Level2"/>
      </w:pPr>
      <w:r w:rsidRPr="00393CC4">
        <w:t xml:space="preserve">Repair areas where samples </w:t>
      </w:r>
      <w:r w:rsidR="00A90DE0" w:rsidRPr="00393CC4">
        <w:t xml:space="preserve">are </w:t>
      </w:r>
      <w:r w:rsidRPr="00393CC4">
        <w:t xml:space="preserve">taken </w:t>
      </w:r>
      <w:r w:rsidR="00A90DE0" w:rsidRPr="00393CC4">
        <w:t xml:space="preserve">and where </w:t>
      </w:r>
      <w:r w:rsidRPr="00393CC4">
        <w:t>marginal bond</w:t>
      </w:r>
      <w:r w:rsidR="00A90DE0" w:rsidRPr="00393CC4">
        <w:t>,</w:t>
      </w:r>
      <w:r w:rsidRPr="00393CC4">
        <w:t xml:space="preserve"> voids</w:t>
      </w:r>
      <w:r w:rsidR="00A90DE0" w:rsidRPr="00393CC4">
        <w:t>,</w:t>
      </w:r>
      <w:r w:rsidRPr="00393CC4">
        <w:t xml:space="preserve"> </w:t>
      </w:r>
      <w:r w:rsidR="00A90DE0" w:rsidRPr="00393CC4">
        <w:t xml:space="preserve">and </w:t>
      </w:r>
      <w:r w:rsidRPr="00393CC4">
        <w:t>skips occur.</w:t>
      </w:r>
    </w:p>
    <w:p w14:paraId="5CA7747E" w14:textId="77777777" w:rsidR="00244E20" w:rsidRPr="00393CC4" w:rsidRDefault="004A7860" w:rsidP="00D62FC4">
      <w:pPr>
        <w:pStyle w:val="Level2"/>
      </w:pPr>
      <w:r w:rsidRPr="00393CC4">
        <w:t xml:space="preserve">Repair </w:t>
      </w:r>
      <w:proofErr w:type="spellStart"/>
      <w:r w:rsidRPr="00393CC4">
        <w:t>fishmouths</w:t>
      </w:r>
      <w:proofErr w:type="spellEnd"/>
      <w:r w:rsidRPr="00393CC4">
        <w:t xml:space="preserve"> and wrinkles by cutting to lay flat</w:t>
      </w:r>
      <w:r w:rsidR="00A90DE0" w:rsidRPr="00393CC4">
        <w:t xml:space="preserve">. Install </w:t>
      </w:r>
      <w:r w:rsidRPr="00393CC4">
        <w:t>patch over cut area extending 100</w:t>
      </w:r>
      <w:r w:rsidR="00215038" w:rsidRPr="00393CC4">
        <w:t> mm (</w:t>
      </w:r>
      <w:r w:rsidRPr="00393CC4">
        <w:t>4</w:t>
      </w:r>
      <w:r w:rsidR="00215038" w:rsidRPr="00393CC4">
        <w:t> inches)</w:t>
      </w:r>
      <w:r w:rsidRPr="00393CC4">
        <w:t xml:space="preserve"> beyond cut.</w:t>
      </w:r>
    </w:p>
    <w:p w14:paraId="1F2CE469" w14:textId="0483D1DC" w:rsidR="00086480" w:rsidRPr="00215038" w:rsidRDefault="00086480" w:rsidP="00D62FC4">
      <w:pPr>
        <w:pStyle w:val="Level1"/>
      </w:pPr>
      <w:r w:rsidRPr="00215038">
        <w:t>Manufacturer Services</w:t>
      </w:r>
      <w:r w:rsidR="00215038" w:rsidRPr="00215038">
        <w:t>:</w:t>
      </w:r>
    </w:p>
    <w:p w14:paraId="1843536F" w14:textId="77777777" w:rsidR="00356F24" w:rsidRPr="00215038" w:rsidRDefault="00D662E0" w:rsidP="00D62FC4">
      <w:pPr>
        <w:pStyle w:val="Level2"/>
      </w:pPr>
      <w:r w:rsidRPr="00215038">
        <w:t>Inspect</w:t>
      </w:r>
      <w:r w:rsidR="00356F24" w:rsidRPr="00215038">
        <w:t xml:space="preserve"> </w:t>
      </w:r>
      <w:r w:rsidRPr="00215038">
        <w:t xml:space="preserve">initial installation, </w:t>
      </w:r>
      <w:r w:rsidR="00356F24" w:rsidRPr="00215038">
        <w:t>installation in progress</w:t>
      </w:r>
      <w:r w:rsidRPr="00215038">
        <w:t>, and completed work</w:t>
      </w:r>
      <w:r w:rsidR="00356F24" w:rsidRPr="00215038">
        <w:t>.</w:t>
      </w:r>
    </w:p>
    <w:p w14:paraId="69E48125" w14:textId="77777777" w:rsidR="00356F24" w:rsidRPr="00215038" w:rsidRDefault="00356F24" w:rsidP="00D62FC4">
      <w:pPr>
        <w:pStyle w:val="Level2"/>
      </w:pPr>
      <w:r w:rsidRPr="00215038">
        <w:lastRenderedPageBreak/>
        <w:t xml:space="preserve">Issue supplemental </w:t>
      </w:r>
      <w:r w:rsidR="00D662E0" w:rsidRPr="00215038">
        <w:t xml:space="preserve">installation </w:t>
      </w:r>
      <w:r w:rsidRPr="00215038">
        <w:t>instructions necess</w:t>
      </w:r>
      <w:r w:rsidR="00D662E0" w:rsidRPr="00215038">
        <w:t>itated by</w:t>
      </w:r>
      <w:r w:rsidRPr="00215038">
        <w:t xml:space="preserve"> </w:t>
      </w:r>
      <w:r w:rsidR="00D662E0" w:rsidRPr="00215038">
        <w:t>field</w:t>
      </w:r>
      <w:r w:rsidRPr="00215038">
        <w:t xml:space="preserve"> conditions.</w:t>
      </w:r>
    </w:p>
    <w:p w14:paraId="7E3B4EA4" w14:textId="77777777" w:rsidR="00D662E0" w:rsidRPr="00215038" w:rsidRDefault="00D662E0" w:rsidP="00D62FC4">
      <w:pPr>
        <w:pStyle w:val="Level2"/>
      </w:pPr>
      <w:r w:rsidRPr="00215038">
        <w:t>Prepare and submit inspection reports.</w:t>
      </w:r>
    </w:p>
    <w:p w14:paraId="4444E07D" w14:textId="1BBA9235" w:rsidR="00D662E0" w:rsidRPr="00215038" w:rsidRDefault="00D662E0" w:rsidP="00D62FC4">
      <w:pPr>
        <w:pStyle w:val="Level2"/>
      </w:pPr>
      <w:r w:rsidRPr="00215038">
        <w:t>Certify completed installation complies with manufacturer's instructions and warranty requirements.</w:t>
      </w:r>
    </w:p>
    <w:p w14:paraId="2164FF71" w14:textId="77777777" w:rsidR="008C0FE4" w:rsidRPr="00215038" w:rsidRDefault="008C0FE4" w:rsidP="00D62FC4">
      <w:pPr>
        <w:pStyle w:val="ArticleB"/>
        <w:outlineLvl w:val="1"/>
      </w:pPr>
      <w:r w:rsidRPr="00215038">
        <w:t>CLEANING</w:t>
      </w:r>
    </w:p>
    <w:p w14:paraId="3AA85856" w14:textId="77777777" w:rsidR="008C0FE4" w:rsidRPr="00215038" w:rsidRDefault="008C0FE4" w:rsidP="00D62FC4">
      <w:pPr>
        <w:pStyle w:val="Level1"/>
      </w:pPr>
      <w:r w:rsidRPr="00215038">
        <w:t>Remove excess adhesive before adhesive sets.</w:t>
      </w:r>
    </w:p>
    <w:p w14:paraId="67519D40" w14:textId="29CEAFEA" w:rsidR="008C0FE4" w:rsidRPr="00215038" w:rsidRDefault="00215038" w:rsidP="00D62FC4">
      <w:pPr>
        <w:pStyle w:val="Level1"/>
      </w:pPr>
      <w:r>
        <w:t>Clean exposed roofing surfaces. Remove contaminants and stains to comply with specified solar reflectance performance.</w:t>
      </w:r>
    </w:p>
    <w:p w14:paraId="410AA16D" w14:textId="77777777" w:rsidR="00804D86" w:rsidRPr="00215038" w:rsidRDefault="00804D86" w:rsidP="00D62FC4">
      <w:pPr>
        <w:pStyle w:val="ArticleB"/>
        <w:outlineLvl w:val="1"/>
      </w:pPr>
      <w:r w:rsidRPr="00215038">
        <w:t>PROTECTION</w:t>
      </w:r>
    </w:p>
    <w:p w14:paraId="4FDFB221" w14:textId="793F6963" w:rsidR="00804D86" w:rsidRPr="00215038" w:rsidRDefault="00215038" w:rsidP="00D62FC4">
      <w:pPr>
        <w:pStyle w:val="Level1"/>
      </w:pPr>
      <w:r>
        <w:t>Protect roofing system from construction operations.</w:t>
      </w:r>
    </w:p>
    <w:p w14:paraId="53C18C88" w14:textId="77777777" w:rsidR="002C44CF" w:rsidRPr="00215038" w:rsidRDefault="00B276AF" w:rsidP="00D62FC4">
      <w:pPr>
        <w:pStyle w:val="Level2"/>
      </w:pPr>
      <w:r w:rsidRPr="00215038">
        <w:t xml:space="preserve">Protect roofing system when used </w:t>
      </w:r>
      <w:r w:rsidR="00AA2F38" w:rsidRPr="00215038">
        <w:t xml:space="preserve">for subsequent work platform, </w:t>
      </w:r>
      <w:r w:rsidRPr="00215038">
        <w:t xml:space="preserve">materials </w:t>
      </w:r>
      <w:r w:rsidR="00AA2F38" w:rsidRPr="00215038">
        <w:t>storage</w:t>
      </w:r>
      <w:r w:rsidR="002C44CF" w:rsidRPr="00215038">
        <w:t xml:space="preserve">, or </w:t>
      </w:r>
      <w:r w:rsidR="00AA2F38" w:rsidRPr="00215038">
        <w:t>staging</w:t>
      </w:r>
      <w:r w:rsidR="002C44CF" w:rsidRPr="00215038">
        <w:t>.</w:t>
      </w:r>
    </w:p>
    <w:p w14:paraId="43391080" w14:textId="77777777" w:rsidR="00AA2F38" w:rsidRPr="00215038" w:rsidRDefault="002C44CF" w:rsidP="00D62FC4">
      <w:pPr>
        <w:pStyle w:val="Level2"/>
      </w:pPr>
      <w:r w:rsidRPr="00215038">
        <w:t>Distribute</w:t>
      </w:r>
      <w:r w:rsidR="00AA2F38" w:rsidRPr="00215038">
        <w:t xml:space="preserve"> scaffolding loads </w:t>
      </w:r>
      <w:r w:rsidRPr="00215038">
        <w:t>to exert maximum 50 percent</w:t>
      </w:r>
      <w:r w:rsidR="00AA2F38" w:rsidRPr="00215038">
        <w:t xml:space="preserve"> roofing system materials</w:t>
      </w:r>
      <w:r w:rsidRPr="00215038">
        <w:t xml:space="preserve"> compressive strength</w:t>
      </w:r>
      <w:r w:rsidR="00AA2F38" w:rsidRPr="00215038">
        <w:t>.</w:t>
      </w:r>
    </w:p>
    <w:p w14:paraId="7F3AE932" w14:textId="77777777" w:rsidR="002C44CF" w:rsidRPr="00215038" w:rsidRDefault="002C44CF" w:rsidP="00D62FC4">
      <w:pPr>
        <w:pStyle w:val="Level1"/>
      </w:pPr>
      <w:r w:rsidRPr="00215038">
        <w:t xml:space="preserve">Loose lay temporary </w:t>
      </w:r>
      <w:r w:rsidR="00BE2367" w:rsidRPr="00215038">
        <w:t>insulation board overlaid with plywood or OSB.</w:t>
      </w:r>
    </w:p>
    <w:p w14:paraId="1211162F" w14:textId="77777777" w:rsidR="00BE2367" w:rsidRPr="00215038" w:rsidRDefault="00AA2F38" w:rsidP="00D62FC4">
      <w:pPr>
        <w:pStyle w:val="Level2"/>
      </w:pPr>
      <w:r w:rsidRPr="00215038">
        <w:t>Weight boards</w:t>
      </w:r>
      <w:r w:rsidR="00BE2367" w:rsidRPr="00215038">
        <w:t xml:space="preserve"> to secure against wind uplift.</w:t>
      </w:r>
    </w:p>
    <w:p w14:paraId="348CB5A8" w14:textId="3E953EC5" w:rsidR="00BE2367" w:rsidRPr="00215038" w:rsidRDefault="00215038" w:rsidP="00D62FC4">
      <w:pPr>
        <w:pStyle w:val="Level1"/>
      </w:pPr>
      <w:r>
        <w:t>Remove protection when directed by Contacting Officer's Representative.</w:t>
      </w:r>
    </w:p>
    <w:p w14:paraId="1521CACC" w14:textId="77777777" w:rsidR="00804D86" w:rsidRPr="00215038" w:rsidRDefault="00804D86" w:rsidP="00D62FC4">
      <w:pPr>
        <w:pStyle w:val="Level1"/>
      </w:pPr>
      <w:r w:rsidRPr="00215038">
        <w:t>Repair damage.</w:t>
      </w:r>
    </w:p>
    <w:p w14:paraId="4C6DA2A4" w14:textId="77777777" w:rsidR="00B72B6E" w:rsidRPr="00215038" w:rsidRDefault="00215038" w:rsidP="00D62FC4">
      <w:pPr>
        <w:pStyle w:val="SpecNormalCentered"/>
      </w:pPr>
      <w:r w:rsidRPr="00215038">
        <w:noBreakHyphen/>
        <w:t xml:space="preserve"> - E N D - </w:t>
      </w:r>
      <w:r w:rsidRPr="00215038">
        <w:noBreakHyphen/>
      </w:r>
    </w:p>
    <w:sectPr w:rsidR="00B72B6E" w:rsidRPr="00215038" w:rsidSect="00215038">
      <w:headerReference w:type="default" r:id="rId7"/>
      <w:footerReference w:type="default" r:id="rId8"/>
      <w:endnotePr>
        <w:numFmt w:val="decimal"/>
      </w:endnotePr>
      <w:pgSz w:w="12240" w:h="1584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EBEF7" w14:textId="77777777" w:rsidR="004C350D" w:rsidRDefault="004C350D">
      <w:pPr>
        <w:spacing w:line="20" w:lineRule="exact"/>
        <w:rPr>
          <w:sz w:val="24"/>
        </w:rPr>
      </w:pPr>
    </w:p>
  </w:endnote>
  <w:endnote w:type="continuationSeparator" w:id="0">
    <w:p w14:paraId="4F818954" w14:textId="77777777" w:rsidR="004C350D" w:rsidRDefault="004C350D">
      <w:r>
        <w:rPr>
          <w:sz w:val="24"/>
        </w:rPr>
        <w:t xml:space="preserve"> </w:t>
      </w:r>
    </w:p>
  </w:endnote>
  <w:endnote w:type="continuationNotice" w:id="1">
    <w:p w14:paraId="7E61C648" w14:textId="77777777" w:rsidR="004C350D" w:rsidRDefault="004C350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03BE5" w14:textId="77777777" w:rsidR="004C350D" w:rsidRPr="00215038" w:rsidRDefault="004C350D" w:rsidP="00936C86">
    <w:pPr>
      <w:pStyle w:val="Footer"/>
    </w:pPr>
    <w:r>
      <w:t xml:space="preserve">07 53 23 - </w:t>
    </w:r>
    <w:r>
      <w:fldChar w:fldCharType="begin"/>
    </w:r>
    <w:r>
      <w:instrText xml:space="preserve"> PAGE  \* MERGEFORMAT </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5B6F7C" w14:textId="77777777" w:rsidR="004C350D" w:rsidRDefault="004C350D">
      <w:r>
        <w:rPr>
          <w:sz w:val="24"/>
        </w:rPr>
        <w:separator/>
      </w:r>
    </w:p>
  </w:footnote>
  <w:footnote w:type="continuationSeparator" w:id="0">
    <w:p w14:paraId="685844ED" w14:textId="77777777" w:rsidR="004C350D" w:rsidRDefault="004C3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74557" w14:textId="77777777" w:rsidR="00952F51" w:rsidRPr="00BA0F85" w:rsidRDefault="00952F51" w:rsidP="00952F51">
    <w:pPr>
      <w:tabs>
        <w:tab w:val="center" w:pos="4680"/>
        <w:tab w:val="right" w:pos="9360"/>
      </w:tabs>
      <w:jc w:val="right"/>
      <w:rPr>
        <w:rFonts w:eastAsia="Calibri"/>
        <w:b/>
      </w:rPr>
    </w:pPr>
    <w:r w:rsidRPr="00BA0F85">
      <w:rPr>
        <w:rFonts w:eastAsia="Calibri"/>
        <w:b/>
      </w:rPr>
      <w:t>VAMC MONTROSE, NY</w:t>
    </w:r>
  </w:p>
  <w:p w14:paraId="23ABE097" w14:textId="27CF52A6" w:rsidR="00952F51" w:rsidRPr="00BA0F85" w:rsidRDefault="00952F51" w:rsidP="00952F51">
    <w:pPr>
      <w:tabs>
        <w:tab w:val="center" w:pos="4680"/>
        <w:tab w:val="right" w:pos="9360"/>
      </w:tabs>
      <w:jc w:val="right"/>
      <w:rPr>
        <w:rFonts w:eastAsia="Calibri"/>
        <w:b/>
      </w:rPr>
    </w:pPr>
    <w:r w:rsidRPr="00BA0F85">
      <w:rPr>
        <w:rFonts w:eastAsia="Calibri"/>
        <w:b/>
      </w:rPr>
      <w:tab/>
    </w:r>
    <w:r>
      <w:rPr>
        <w:rFonts w:eastAsia="Calibri"/>
        <w:b/>
      </w:rPr>
      <w:t xml:space="preserve">“Fire </w:t>
    </w:r>
    <w:r w:rsidR="00A03347">
      <w:rPr>
        <w:rFonts w:eastAsia="Calibri"/>
        <w:b/>
      </w:rPr>
      <w:t>Department</w:t>
    </w:r>
    <w:r>
      <w:rPr>
        <w:rFonts w:eastAsia="Calibri"/>
        <w:b/>
      </w:rPr>
      <w:t xml:space="preserve"> </w:t>
    </w:r>
    <w:r w:rsidR="00A03347">
      <w:rPr>
        <w:rFonts w:eastAsia="Calibri"/>
        <w:b/>
      </w:rPr>
      <w:t>R</w:t>
    </w:r>
    <w:r>
      <w:rPr>
        <w:rFonts w:eastAsia="Calibri"/>
        <w:b/>
      </w:rPr>
      <w:t>enovations at FDR, Montrose”</w:t>
    </w:r>
  </w:p>
  <w:p w14:paraId="13D3CD5C" w14:textId="77777777" w:rsidR="00952F51" w:rsidRPr="00BA0F85" w:rsidRDefault="00952F51" w:rsidP="00BA0F85">
    <w:pPr>
      <w:tabs>
        <w:tab w:val="center" w:pos="4680"/>
        <w:tab w:val="right" w:pos="9360"/>
      </w:tabs>
      <w:jc w:val="right"/>
      <w:rPr>
        <w:rFonts w:eastAsia="Calibri"/>
        <w:b/>
      </w:rPr>
    </w:pPr>
    <w:r w:rsidRPr="00BA0F85">
      <w:rPr>
        <w:rFonts w:eastAsia="Calibri"/>
        <w:b/>
      </w:rPr>
      <w:t xml:space="preserve">  PROJECT NO. 620-20-206</w:t>
    </w:r>
  </w:p>
  <w:p w14:paraId="10A5023F" w14:textId="4A674440" w:rsidR="004C350D" w:rsidRPr="0025268E" w:rsidRDefault="004C350D" w:rsidP="00252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52CA0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0AD47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F9EA5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D2C42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E0AB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F669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4C8EA6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D20CF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BF8A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94E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8E250BE"/>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1" w15:restartNumberingAfterBreak="0">
    <w:nsid w:val="017F10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0E73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E30284"/>
    <w:multiLevelType w:val="multilevel"/>
    <w:tmpl w:val="711CC51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31804AEB"/>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65508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506E49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17"/>
  </w:num>
  <w:num w:numId="2">
    <w:abstractNumId w:val="11"/>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15"/>
  </w:num>
  <w:num w:numId="16">
    <w:abstractNumId w:val="12"/>
  </w:num>
  <w:num w:numId="17">
    <w:abstractNumId w:val="13"/>
  </w:num>
  <w:num w:numId="18">
    <w:abstractNumId w:val="18"/>
  </w:num>
  <w:num w:numId="19">
    <w:abstractNumId w:val="16"/>
  </w:num>
  <w:num w:numId="20">
    <w:abstractNumId w:val="16"/>
  </w:num>
  <w:num w:numId="21">
    <w:abstractNumId w:val="16"/>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6"/>
  </w:num>
  <w:num w:numId="31">
    <w:abstractNumId w:val="16"/>
  </w:num>
  <w:num w:numId="32">
    <w:abstractNumId w:val="16"/>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lvlOverride w:ilvl="0">
      <w:startOverride w:val="1"/>
    </w:lvlOverride>
    <w:lvlOverride w:ilvl="1">
      <w:startOverride w:val="1"/>
    </w:lvlOverride>
    <w:lvlOverride w:ilvl="2">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hyphenationZone w:val="950"/>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5D9"/>
    <w:rsid w:val="000106C7"/>
    <w:rsid w:val="0001149F"/>
    <w:rsid w:val="00016EB6"/>
    <w:rsid w:val="00016F43"/>
    <w:rsid w:val="000219A5"/>
    <w:rsid w:val="00022C4D"/>
    <w:rsid w:val="0002588B"/>
    <w:rsid w:val="00025DF6"/>
    <w:rsid w:val="00027785"/>
    <w:rsid w:val="000311D0"/>
    <w:rsid w:val="00033125"/>
    <w:rsid w:val="000352E5"/>
    <w:rsid w:val="00035382"/>
    <w:rsid w:val="00036DDC"/>
    <w:rsid w:val="0004236C"/>
    <w:rsid w:val="0005210E"/>
    <w:rsid w:val="00054DCF"/>
    <w:rsid w:val="000550B3"/>
    <w:rsid w:val="000554D4"/>
    <w:rsid w:val="00057365"/>
    <w:rsid w:val="00057986"/>
    <w:rsid w:val="0006675E"/>
    <w:rsid w:val="00070321"/>
    <w:rsid w:val="00070A5E"/>
    <w:rsid w:val="00073920"/>
    <w:rsid w:val="00073F76"/>
    <w:rsid w:val="00074A60"/>
    <w:rsid w:val="00077274"/>
    <w:rsid w:val="00080334"/>
    <w:rsid w:val="00082C5C"/>
    <w:rsid w:val="00086480"/>
    <w:rsid w:val="0008714E"/>
    <w:rsid w:val="0009059A"/>
    <w:rsid w:val="00091ACF"/>
    <w:rsid w:val="0009427B"/>
    <w:rsid w:val="000A127B"/>
    <w:rsid w:val="000A533E"/>
    <w:rsid w:val="000A7799"/>
    <w:rsid w:val="000B2739"/>
    <w:rsid w:val="000B2A73"/>
    <w:rsid w:val="000B36F4"/>
    <w:rsid w:val="000B6091"/>
    <w:rsid w:val="000B6392"/>
    <w:rsid w:val="000C4998"/>
    <w:rsid w:val="000C55A0"/>
    <w:rsid w:val="000D00C6"/>
    <w:rsid w:val="000D64E1"/>
    <w:rsid w:val="000E2F7C"/>
    <w:rsid w:val="000F052C"/>
    <w:rsid w:val="000F42B4"/>
    <w:rsid w:val="000F4564"/>
    <w:rsid w:val="001023BC"/>
    <w:rsid w:val="00111B87"/>
    <w:rsid w:val="001172CC"/>
    <w:rsid w:val="001175D9"/>
    <w:rsid w:val="00117E6B"/>
    <w:rsid w:val="001223F5"/>
    <w:rsid w:val="00126AD1"/>
    <w:rsid w:val="001323DC"/>
    <w:rsid w:val="00132BBE"/>
    <w:rsid w:val="001365AA"/>
    <w:rsid w:val="00140413"/>
    <w:rsid w:val="00146833"/>
    <w:rsid w:val="00153154"/>
    <w:rsid w:val="001538BB"/>
    <w:rsid w:val="00156481"/>
    <w:rsid w:val="00173CA7"/>
    <w:rsid w:val="00177053"/>
    <w:rsid w:val="00190128"/>
    <w:rsid w:val="0019064A"/>
    <w:rsid w:val="00193262"/>
    <w:rsid w:val="00194566"/>
    <w:rsid w:val="00196A06"/>
    <w:rsid w:val="00197C10"/>
    <w:rsid w:val="001A0206"/>
    <w:rsid w:val="001A1497"/>
    <w:rsid w:val="001A23CC"/>
    <w:rsid w:val="001A5265"/>
    <w:rsid w:val="001A6374"/>
    <w:rsid w:val="001B5291"/>
    <w:rsid w:val="001C1582"/>
    <w:rsid w:val="001C74C3"/>
    <w:rsid w:val="001D6636"/>
    <w:rsid w:val="001E1ADE"/>
    <w:rsid w:val="001E627A"/>
    <w:rsid w:val="001F0139"/>
    <w:rsid w:val="001F1631"/>
    <w:rsid w:val="001F4098"/>
    <w:rsid w:val="001F48EE"/>
    <w:rsid w:val="001F4C63"/>
    <w:rsid w:val="001F51D6"/>
    <w:rsid w:val="002030D6"/>
    <w:rsid w:val="00205B91"/>
    <w:rsid w:val="002131A3"/>
    <w:rsid w:val="00214EBA"/>
    <w:rsid w:val="00215038"/>
    <w:rsid w:val="002153D5"/>
    <w:rsid w:val="00215C7C"/>
    <w:rsid w:val="0022421D"/>
    <w:rsid w:val="00226061"/>
    <w:rsid w:val="0022782D"/>
    <w:rsid w:val="00230D19"/>
    <w:rsid w:val="00232E9F"/>
    <w:rsid w:val="00241B76"/>
    <w:rsid w:val="002446FF"/>
    <w:rsid w:val="00244E20"/>
    <w:rsid w:val="002457C3"/>
    <w:rsid w:val="002515E0"/>
    <w:rsid w:val="0025268E"/>
    <w:rsid w:val="0025527F"/>
    <w:rsid w:val="002568BB"/>
    <w:rsid w:val="002609F1"/>
    <w:rsid w:val="002625EA"/>
    <w:rsid w:val="00262F1A"/>
    <w:rsid w:val="002659F4"/>
    <w:rsid w:val="00267A84"/>
    <w:rsid w:val="00270F1A"/>
    <w:rsid w:val="002757E0"/>
    <w:rsid w:val="00276A6A"/>
    <w:rsid w:val="00284ABD"/>
    <w:rsid w:val="002934A4"/>
    <w:rsid w:val="002B6434"/>
    <w:rsid w:val="002B7BF1"/>
    <w:rsid w:val="002C44CF"/>
    <w:rsid w:val="002C7A90"/>
    <w:rsid w:val="002D1576"/>
    <w:rsid w:val="002D38FB"/>
    <w:rsid w:val="002E1FFE"/>
    <w:rsid w:val="002E536E"/>
    <w:rsid w:val="002E601E"/>
    <w:rsid w:val="002F4B4E"/>
    <w:rsid w:val="002F5AFD"/>
    <w:rsid w:val="002F6183"/>
    <w:rsid w:val="003032C3"/>
    <w:rsid w:val="003033AA"/>
    <w:rsid w:val="00307520"/>
    <w:rsid w:val="00307EA6"/>
    <w:rsid w:val="003130A2"/>
    <w:rsid w:val="00313BC4"/>
    <w:rsid w:val="0031770E"/>
    <w:rsid w:val="003231BD"/>
    <w:rsid w:val="0032345D"/>
    <w:rsid w:val="003234D5"/>
    <w:rsid w:val="00324A8B"/>
    <w:rsid w:val="003276BE"/>
    <w:rsid w:val="00327A72"/>
    <w:rsid w:val="00327EEA"/>
    <w:rsid w:val="003330B0"/>
    <w:rsid w:val="00333660"/>
    <w:rsid w:val="00344030"/>
    <w:rsid w:val="003462A7"/>
    <w:rsid w:val="00355EF7"/>
    <w:rsid w:val="00356C42"/>
    <w:rsid w:val="00356F24"/>
    <w:rsid w:val="00361BCC"/>
    <w:rsid w:val="003654F8"/>
    <w:rsid w:val="00374D16"/>
    <w:rsid w:val="003764A9"/>
    <w:rsid w:val="00383668"/>
    <w:rsid w:val="003865C7"/>
    <w:rsid w:val="0038754F"/>
    <w:rsid w:val="00390523"/>
    <w:rsid w:val="00393CC4"/>
    <w:rsid w:val="00395BB8"/>
    <w:rsid w:val="00396E04"/>
    <w:rsid w:val="003A32C2"/>
    <w:rsid w:val="003D20F9"/>
    <w:rsid w:val="003D2CFE"/>
    <w:rsid w:val="003D6CE7"/>
    <w:rsid w:val="003D6E45"/>
    <w:rsid w:val="003D7693"/>
    <w:rsid w:val="003E2DC6"/>
    <w:rsid w:val="003E50A8"/>
    <w:rsid w:val="003E55D6"/>
    <w:rsid w:val="003E55DA"/>
    <w:rsid w:val="003E575D"/>
    <w:rsid w:val="003F1EF2"/>
    <w:rsid w:val="004019FF"/>
    <w:rsid w:val="00406B36"/>
    <w:rsid w:val="00407D67"/>
    <w:rsid w:val="00411BEC"/>
    <w:rsid w:val="00414200"/>
    <w:rsid w:val="00417562"/>
    <w:rsid w:val="00430143"/>
    <w:rsid w:val="00431B0F"/>
    <w:rsid w:val="00433A87"/>
    <w:rsid w:val="004422DA"/>
    <w:rsid w:val="00447920"/>
    <w:rsid w:val="00457FFC"/>
    <w:rsid w:val="00462E35"/>
    <w:rsid w:val="00463D3B"/>
    <w:rsid w:val="00463D69"/>
    <w:rsid w:val="00464216"/>
    <w:rsid w:val="00474464"/>
    <w:rsid w:val="00481DD3"/>
    <w:rsid w:val="004830FD"/>
    <w:rsid w:val="00484D6C"/>
    <w:rsid w:val="004862CC"/>
    <w:rsid w:val="004873CF"/>
    <w:rsid w:val="00496484"/>
    <w:rsid w:val="004A1B5A"/>
    <w:rsid w:val="004A6E89"/>
    <w:rsid w:val="004A7860"/>
    <w:rsid w:val="004B0081"/>
    <w:rsid w:val="004B0BA7"/>
    <w:rsid w:val="004C082D"/>
    <w:rsid w:val="004C17B5"/>
    <w:rsid w:val="004C1FD9"/>
    <w:rsid w:val="004C350D"/>
    <w:rsid w:val="004C6DA7"/>
    <w:rsid w:val="004C7472"/>
    <w:rsid w:val="004D2A22"/>
    <w:rsid w:val="004E40FB"/>
    <w:rsid w:val="004E4F94"/>
    <w:rsid w:val="004E770A"/>
    <w:rsid w:val="004F3297"/>
    <w:rsid w:val="004F36EC"/>
    <w:rsid w:val="0050304F"/>
    <w:rsid w:val="00505241"/>
    <w:rsid w:val="00513F0F"/>
    <w:rsid w:val="00514D21"/>
    <w:rsid w:val="005160B3"/>
    <w:rsid w:val="00521386"/>
    <w:rsid w:val="0052145C"/>
    <w:rsid w:val="00522197"/>
    <w:rsid w:val="00522D87"/>
    <w:rsid w:val="00530DB3"/>
    <w:rsid w:val="00531B2F"/>
    <w:rsid w:val="005320EE"/>
    <w:rsid w:val="00535511"/>
    <w:rsid w:val="005358AF"/>
    <w:rsid w:val="00535BA3"/>
    <w:rsid w:val="005452FE"/>
    <w:rsid w:val="00553846"/>
    <w:rsid w:val="00561073"/>
    <w:rsid w:val="00563007"/>
    <w:rsid w:val="00565E2E"/>
    <w:rsid w:val="00571421"/>
    <w:rsid w:val="005731F2"/>
    <w:rsid w:val="00577B0D"/>
    <w:rsid w:val="005825A4"/>
    <w:rsid w:val="00582AA3"/>
    <w:rsid w:val="00592646"/>
    <w:rsid w:val="00594209"/>
    <w:rsid w:val="005953E9"/>
    <w:rsid w:val="00597CC9"/>
    <w:rsid w:val="005A0EFD"/>
    <w:rsid w:val="005A1EAC"/>
    <w:rsid w:val="005A3D52"/>
    <w:rsid w:val="005A3F53"/>
    <w:rsid w:val="005A61ED"/>
    <w:rsid w:val="005B1F42"/>
    <w:rsid w:val="005B33A8"/>
    <w:rsid w:val="005B35A1"/>
    <w:rsid w:val="005B4084"/>
    <w:rsid w:val="005C08E4"/>
    <w:rsid w:val="005C2F8A"/>
    <w:rsid w:val="005C532D"/>
    <w:rsid w:val="005D062F"/>
    <w:rsid w:val="005D1363"/>
    <w:rsid w:val="005D1FFB"/>
    <w:rsid w:val="005D290C"/>
    <w:rsid w:val="005D31A7"/>
    <w:rsid w:val="005D3848"/>
    <w:rsid w:val="005D5BF2"/>
    <w:rsid w:val="005D6096"/>
    <w:rsid w:val="005E0CA1"/>
    <w:rsid w:val="005E1A3A"/>
    <w:rsid w:val="005E43AA"/>
    <w:rsid w:val="005E4BF7"/>
    <w:rsid w:val="005E6C07"/>
    <w:rsid w:val="005E7468"/>
    <w:rsid w:val="005F299C"/>
    <w:rsid w:val="00601FB1"/>
    <w:rsid w:val="00605A8E"/>
    <w:rsid w:val="006071F2"/>
    <w:rsid w:val="006121C6"/>
    <w:rsid w:val="00612B4D"/>
    <w:rsid w:val="00613548"/>
    <w:rsid w:val="00613D66"/>
    <w:rsid w:val="00626274"/>
    <w:rsid w:val="00627239"/>
    <w:rsid w:val="00627853"/>
    <w:rsid w:val="00630144"/>
    <w:rsid w:val="0063405A"/>
    <w:rsid w:val="00635963"/>
    <w:rsid w:val="00636B2D"/>
    <w:rsid w:val="00636FD8"/>
    <w:rsid w:val="006414FA"/>
    <w:rsid w:val="00643975"/>
    <w:rsid w:val="00644C99"/>
    <w:rsid w:val="00652C6E"/>
    <w:rsid w:val="00655187"/>
    <w:rsid w:val="00656F9B"/>
    <w:rsid w:val="00660FF4"/>
    <w:rsid w:val="00664A13"/>
    <w:rsid w:val="00672C1A"/>
    <w:rsid w:val="0067563E"/>
    <w:rsid w:val="006804D6"/>
    <w:rsid w:val="00682BE6"/>
    <w:rsid w:val="00686107"/>
    <w:rsid w:val="0068691B"/>
    <w:rsid w:val="006949D6"/>
    <w:rsid w:val="00696160"/>
    <w:rsid w:val="006B2F9A"/>
    <w:rsid w:val="006B649C"/>
    <w:rsid w:val="006C2CF3"/>
    <w:rsid w:val="006E0A13"/>
    <w:rsid w:val="006E10F1"/>
    <w:rsid w:val="006E2227"/>
    <w:rsid w:val="006E2766"/>
    <w:rsid w:val="006E7B9A"/>
    <w:rsid w:val="006F1361"/>
    <w:rsid w:val="006F2E82"/>
    <w:rsid w:val="006F5A8C"/>
    <w:rsid w:val="00700FD3"/>
    <w:rsid w:val="007021C9"/>
    <w:rsid w:val="007054F1"/>
    <w:rsid w:val="00705E3A"/>
    <w:rsid w:val="00710D23"/>
    <w:rsid w:val="00711829"/>
    <w:rsid w:val="00711B33"/>
    <w:rsid w:val="00712EFE"/>
    <w:rsid w:val="00714EB5"/>
    <w:rsid w:val="00721926"/>
    <w:rsid w:val="00731A87"/>
    <w:rsid w:val="00733E02"/>
    <w:rsid w:val="00735D4D"/>
    <w:rsid w:val="00743171"/>
    <w:rsid w:val="0074481D"/>
    <w:rsid w:val="00744EC4"/>
    <w:rsid w:val="007525AE"/>
    <w:rsid w:val="00756765"/>
    <w:rsid w:val="00757D81"/>
    <w:rsid w:val="00760E74"/>
    <w:rsid w:val="00760FC5"/>
    <w:rsid w:val="0076411A"/>
    <w:rsid w:val="00764987"/>
    <w:rsid w:val="0076770D"/>
    <w:rsid w:val="00776FEE"/>
    <w:rsid w:val="007838DA"/>
    <w:rsid w:val="00784678"/>
    <w:rsid w:val="007935F3"/>
    <w:rsid w:val="00794A24"/>
    <w:rsid w:val="007A1661"/>
    <w:rsid w:val="007B2990"/>
    <w:rsid w:val="007B52C0"/>
    <w:rsid w:val="007B6862"/>
    <w:rsid w:val="007C48D3"/>
    <w:rsid w:val="007D04D7"/>
    <w:rsid w:val="007E4D41"/>
    <w:rsid w:val="007E5727"/>
    <w:rsid w:val="007E5F36"/>
    <w:rsid w:val="007F034A"/>
    <w:rsid w:val="007F2FB4"/>
    <w:rsid w:val="007F539B"/>
    <w:rsid w:val="00804D86"/>
    <w:rsid w:val="00807F1A"/>
    <w:rsid w:val="008164D9"/>
    <w:rsid w:val="0082356E"/>
    <w:rsid w:val="00826BD4"/>
    <w:rsid w:val="0083055D"/>
    <w:rsid w:val="00830991"/>
    <w:rsid w:val="00836B9A"/>
    <w:rsid w:val="00840004"/>
    <w:rsid w:val="0084194D"/>
    <w:rsid w:val="00841D5F"/>
    <w:rsid w:val="00842D3B"/>
    <w:rsid w:val="00845500"/>
    <w:rsid w:val="0085207E"/>
    <w:rsid w:val="00852817"/>
    <w:rsid w:val="00855B52"/>
    <w:rsid w:val="0086706A"/>
    <w:rsid w:val="00875382"/>
    <w:rsid w:val="0088698D"/>
    <w:rsid w:val="008910BD"/>
    <w:rsid w:val="00891DAB"/>
    <w:rsid w:val="00892912"/>
    <w:rsid w:val="008953FD"/>
    <w:rsid w:val="008A5DDB"/>
    <w:rsid w:val="008B326B"/>
    <w:rsid w:val="008B3966"/>
    <w:rsid w:val="008B7DC3"/>
    <w:rsid w:val="008C0FE4"/>
    <w:rsid w:val="008C205A"/>
    <w:rsid w:val="008C4947"/>
    <w:rsid w:val="008D303B"/>
    <w:rsid w:val="008D514E"/>
    <w:rsid w:val="008E43EB"/>
    <w:rsid w:val="008E59B0"/>
    <w:rsid w:val="008E66A1"/>
    <w:rsid w:val="008E6A69"/>
    <w:rsid w:val="008E7ECD"/>
    <w:rsid w:val="008F71D3"/>
    <w:rsid w:val="00900EA5"/>
    <w:rsid w:val="00901978"/>
    <w:rsid w:val="009022A1"/>
    <w:rsid w:val="009031BE"/>
    <w:rsid w:val="009156E5"/>
    <w:rsid w:val="00915FC9"/>
    <w:rsid w:val="0091784D"/>
    <w:rsid w:val="00917D49"/>
    <w:rsid w:val="00920062"/>
    <w:rsid w:val="009231E5"/>
    <w:rsid w:val="009234F5"/>
    <w:rsid w:val="009244BE"/>
    <w:rsid w:val="0092763F"/>
    <w:rsid w:val="00927908"/>
    <w:rsid w:val="00930E45"/>
    <w:rsid w:val="009329FB"/>
    <w:rsid w:val="009333C9"/>
    <w:rsid w:val="00933EAB"/>
    <w:rsid w:val="00933F68"/>
    <w:rsid w:val="009349BB"/>
    <w:rsid w:val="00936C86"/>
    <w:rsid w:val="009371D4"/>
    <w:rsid w:val="00937247"/>
    <w:rsid w:val="00937EB7"/>
    <w:rsid w:val="009436E1"/>
    <w:rsid w:val="00946ACB"/>
    <w:rsid w:val="00952F51"/>
    <w:rsid w:val="009541B4"/>
    <w:rsid w:val="0096474A"/>
    <w:rsid w:val="009652E2"/>
    <w:rsid w:val="00966535"/>
    <w:rsid w:val="009670B5"/>
    <w:rsid w:val="00976A5F"/>
    <w:rsid w:val="00977379"/>
    <w:rsid w:val="00980405"/>
    <w:rsid w:val="0098088E"/>
    <w:rsid w:val="009815B3"/>
    <w:rsid w:val="00985B27"/>
    <w:rsid w:val="00985C0A"/>
    <w:rsid w:val="009953B7"/>
    <w:rsid w:val="009959B4"/>
    <w:rsid w:val="00997632"/>
    <w:rsid w:val="009A3550"/>
    <w:rsid w:val="009A6C93"/>
    <w:rsid w:val="009B07BB"/>
    <w:rsid w:val="009B0E63"/>
    <w:rsid w:val="009B1CB1"/>
    <w:rsid w:val="009B34C8"/>
    <w:rsid w:val="009B3784"/>
    <w:rsid w:val="009B4D58"/>
    <w:rsid w:val="009B6B4A"/>
    <w:rsid w:val="009C1DF8"/>
    <w:rsid w:val="009C55D5"/>
    <w:rsid w:val="009D3A05"/>
    <w:rsid w:val="009D6D4D"/>
    <w:rsid w:val="009E72AC"/>
    <w:rsid w:val="009F5253"/>
    <w:rsid w:val="009F6837"/>
    <w:rsid w:val="00A02D54"/>
    <w:rsid w:val="00A03347"/>
    <w:rsid w:val="00A033B1"/>
    <w:rsid w:val="00A0557B"/>
    <w:rsid w:val="00A05981"/>
    <w:rsid w:val="00A070A3"/>
    <w:rsid w:val="00A200D8"/>
    <w:rsid w:val="00A21DB7"/>
    <w:rsid w:val="00A231A8"/>
    <w:rsid w:val="00A2722D"/>
    <w:rsid w:val="00A335F8"/>
    <w:rsid w:val="00A42E15"/>
    <w:rsid w:val="00A42E2A"/>
    <w:rsid w:val="00A436E8"/>
    <w:rsid w:val="00A501D9"/>
    <w:rsid w:val="00A515D9"/>
    <w:rsid w:val="00A5278F"/>
    <w:rsid w:val="00A57114"/>
    <w:rsid w:val="00A577E2"/>
    <w:rsid w:val="00A61348"/>
    <w:rsid w:val="00A63EA8"/>
    <w:rsid w:val="00A67D37"/>
    <w:rsid w:val="00A703E1"/>
    <w:rsid w:val="00A74E16"/>
    <w:rsid w:val="00A813A1"/>
    <w:rsid w:val="00A8787A"/>
    <w:rsid w:val="00A87B15"/>
    <w:rsid w:val="00A90DE0"/>
    <w:rsid w:val="00A90DF3"/>
    <w:rsid w:val="00A90FC0"/>
    <w:rsid w:val="00A945F7"/>
    <w:rsid w:val="00A951C5"/>
    <w:rsid w:val="00A95ED9"/>
    <w:rsid w:val="00A974B0"/>
    <w:rsid w:val="00A974EF"/>
    <w:rsid w:val="00AA1D55"/>
    <w:rsid w:val="00AA2F38"/>
    <w:rsid w:val="00AA5803"/>
    <w:rsid w:val="00AB7A12"/>
    <w:rsid w:val="00AC02E2"/>
    <w:rsid w:val="00AC7F59"/>
    <w:rsid w:val="00AD2768"/>
    <w:rsid w:val="00AD3821"/>
    <w:rsid w:val="00AD5563"/>
    <w:rsid w:val="00AD55EE"/>
    <w:rsid w:val="00AD6D41"/>
    <w:rsid w:val="00AE2DEC"/>
    <w:rsid w:val="00AE76AA"/>
    <w:rsid w:val="00AE7AD3"/>
    <w:rsid w:val="00AF2FAC"/>
    <w:rsid w:val="00AF6B18"/>
    <w:rsid w:val="00AF7817"/>
    <w:rsid w:val="00B00949"/>
    <w:rsid w:val="00B01D55"/>
    <w:rsid w:val="00B112C4"/>
    <w:rsid w:val="00B13F01"/>
    <w:rsid w:val="00B154FC"/>
    <w:rsid w:val="00B16110"/>
    <w:rsid w:val="00B20356"/>
    <w:rsid w:val="00B276AF"/>
    <w:rsid w:val="00B329D7"/>
    <w:rsid w:val="00B34D0D"/>
    <w:rsid w:val="00B41312"/>
    <w:rsid w:val="00B44BC3"/>
    <w:rsid w:val="00B5004E"/>
    <w:rsid w:val="00B51A67"/>
    <w:rsid w:val="00B51DA2"/>
    <w:rsid w:val="00B542E0"/>
    <w:rsid w:val="00B54D32"/>
    <w:rsid w:val="00B54F0B"/>
    <w:rsid w:val="00B56977"/>
    <w:rsid w:val="00B607DF"/>
    <w:rsid w:val="00B608CF"/>
    <w:rsid w:val="00B60E77"/>
    <w:rsid w:val="00B61589"/>
    <w:rsid w:val="00B62D76"/>
    <w:rsid w:val="00B655A6"/>
    <w:rsid w:val="00B7235A"/>
    <w:rsid w:val="00B72B6E"/>
    <w:rsid w:val="00B7776C"/>
    <w:rsid w:val="00B77E6D"/>
    <w:rsid w:val="00B77EC1"/>
    <w:rsid w:val="00B82A90"/>
    <w:rsid w:val="00B837FE"/>
    <w:rsid w:val="00B8387C"/>
    <w:rsid w:val="00B91B61"/>
    <w:rsid w:val="00B94126"/>
    <w:rsid w:val="00BA0F85"/>
    <w:rsid w:val="00BA144B"/>
    <w:rsid w:val="00BA307C"/>
    <w:rsid w:val="00BA3161"/>
    <w:rsid w:val="00BA6C5D"/>
    <w:rsid w:val="00BA7F2D"/>
    <w:rsid w:val="00BB0D46"/>
    <w:rsid w:val="00BB17E5"/>
    <w:rsid w:val="00BB4596"/>
    <w:rsid w:val="00BB4CF1"/>
    <w:rsid w:val="00BB6FEA"/>
    <w:rsid w:val="00BC0802"/>
    <w:rsid w:val="00BC0D13"/>
    <w:rsid w:val="00BC1A34"/>
    <w:rsid w:val="00BC245F"/>
    <w:rsid w:val="00BC3357"/>
    <w:rsid w:val="00BC776F"/>
    <w:rsid w:val="00BD260C"/>
    <w:rsid w:val="00BD2A27"/>
    <w:rsid w:val="00BD592E"/>
    <w:rsid w:val="00BD5E2A"/>
    <w:rsid w:val="00BE2367"/>
    <w:rsid w:val="00BF3AE5"/>
    <w:rsid w:val="00C02927"/>
    <w:rsid w:val="00C0438B"/>
    <w:rsid w:val="00C1059D"/>
    <w:rsid w:val="00C1149C"/>
    <w:rsid w:val="00C13F67"/>
    <w:rsid w:val="00C14AB8"/>
    <w:rsid w:val="00C16F99"/>
    <w:rsid w:val="00C171E5"/>
    <w:rsid w:val="00C1742F"/>
    <w:rsid w:val="00C30BC4"/>
    <w:rsid w:val="00C313EE"/>
    <w:rsid w:val="00C3142E"/>
    <w:rsid w:val="00C33E31"/>
    <w:rsid w:val="00C3667A"/>
    <w:rsid w:val="00C36B91"/>
    <w:rsid w:val="00C40896"/>
    <w:rsid w:val="00C44F5B"/>
    <w:rsid w:val="00C455A7"/>
    <w:rsid w:val="00C50919"/>
    <w:rsid w:val="00C53C8D"/>
    <w:rsid w:val="00C55B64"/>
    <w:rsid w:val="00C56974"/>
    <w:rsid w:val="00C639A5"/>
    <w:rsid w:val="00C71D93"/>
    <w:rsid w:val="00C72F4C"/>
    <w:rsid w:val="00C749B7"/>
    <w:rsid w:val="00C75EAE"/>
    <w:rsid w:val="00C871AE"/>
    <w:rsid w:val="00C9011F"/>
    <w:rsid w:val="00C969A4"/>
    <w:rsid w:val="00CA3954"/>
    <w:rsid w:val="00CA6AB3"/>
    <w:rsid w:val="00CA775C"/>
    <w:rsid w:val="00CB0975"/>
    <w:rsid w:val="00CB267C"/>
    <w:rsid w:val="00CB34B3"/>
    <w:rsid w:val="00CB6B1A"/>
    <w:rsid w:val="00CC003C"/>
    <w:rsid w:val="00CC3F51"/>
    <w:rsid w:val="00CC605F"/>
    <w:rsid w:val="00CC7CFA"/>
    <w:rsid w:val="00CD4DEF"/>
    <w:rsid w:val="00CD5431"/>
    <w:rsid w:val="00CD6D43"/>
    <w:rsid w:val="00CD7042"/>
    <w:rsid w:val="00CE4E7B"/>
    <w:rsid w:val="00CF2C3E"/>
    <w:rsid w:val="00CF6805"/>
    <w:rsid w:val="00D0782F"/>
    <w:rsid w:val="00D147C4"/>
    <w:rsid w:val="00D17073"/>
    <w:rsid w:val="00D2014D"/>
    <w:rsid w:val="00D21F4F"/>
    <w:rsid w:val="00D23C86"/>
    <w:rsid w:val="00D27763"/>
    <w:rsid w:val="00D33DF0"/>
    <w:rsid w:val="00D377E4"/>
    <w:rsid w:val="00D466B4"/>
    <w:rsid w:val="00D473DB"/>
    <w:rsid w:val="00D569FD"/>
    <w:rsid w:val="00D62FC4"/>
    <w:rsid w:val="00D644EA"/>
    <w:rsid w:val="00D65973"/>
    <w:rsid w:val="00D65C98"/>
    <w:rsid w:val="00D662E0"/>
    <w:rsid w:val="00D726D2"/>
    <w:rsid w:val="00D73C4E"/>
    <w:rsid w:val="00D75500"/>
    <w:rsid w:val="00D76A1B"/>
    <w:rsid w:val="00D76DF5"/>
    <w:rsid w:val="00D77017"/>
    <w:rsid w:val="00D906FA"/>
    <w:rsid w:val="00D91307"/>
    <w:rsid w:val="00D93CFA"/>
    <w:rsid w:val="00D95CA9"/>
    <w:rsid w:val="00D973FE"/>
    <w:rsid w:val="00DA68BE"/>
    <w:rsid w:val="00DA6AC4"/>
    <w:rsid w:val="00DB2368"/>
    <w:rsid w:val="00DB2A70"/>
    <w:rsid w:val="00DB2FB5"/>
    <w:rsid w:val="00DC41E0"/>
    <w:rsid w:val="00DC5D00"/>
    <w:rsid w:val="00DC7531"/>
    <w:rsid w:val="00DC79F5"/>
    <w:rsid w:val="00DD306E"/>
    <w:rsid w:val="00DD396B"/>
    <w:rsid w:val="00DD3F70"/>
    <w:rsid w:val="00DD7283"/>
    <w:rsid w:val="00DE24B0"/>
    <w:rsid w:val="00DE27E5"/>
    <w:rsid w:val="00DF04CE"/>
    <w:rsid w:val="00DF0B05"/>
    <w:rsid w:val="00DF1DFF"/>
    <w:rsid w:val="00DF4FA7"/>
    <w:rsid w:val="00E03A3F"/>
    <w:rsid w:val="00E166A7"/>
    <w:rsid w:val="00E16D3E"/>
    <w:rsid w:val="00E20929"/>
    <w:rsid w:val="00E20994"/>
    <w:rsid w:val="00E251F8"/>
    <w:rsid w:val="00E3082D"/>
    <w:rsid w:val="00E3314C"/>
    <w:rsid w:val="00E43457"/>
    <w:rsid w:val="00E51C02"/>
    <w:rsid w:val="00E575B6"/>
    <w:rsid w:val="00E63AFD"/>
    <w:rsid w:val="00E64322"/>
    <w:rsid w:val="00E675F8"/>
    <w:rsid w:val="00E738BC"/>
    <w:rsid w:val="00E73C71"/>
    <w:rsid w:val="00E75B5C"/>
    <w:rsid w:val="00E87D73"/>
    <w:rsid w:val="00E90E85"/>
    <w:rsid w:val="00E941B9"/>
    <w:rsid w:val="00EA3CD6"/>
    <w:rsid w:val="00EB1670"/>
    <w:rsid w:val="00EB1BD3"/>
    <w:rsid w:val="00EC012A"/>
    <w:rsid w:val="00EC5B97"/>
    <w:rsid w:val="00ED2154"/>
    <w:rsid w:val="00ED54B5"/>
    <w:rsid w:val="00ED7460"/>
    <w:rsid w:val="00EE534F"/>
    <w:rsid w:val="00EF053C"/>
    <w:rsid w:val="00EF0D0C"/>
    <w:rsid w:val="00F1039A"/>
    <w:rsid w:val="00F15664"/>
    <w:rsid w:val="00F216F3"/>
    <w:rsid w:val="00F301BE"/>
    <w:rsid w:val="00F33A36"/>
    <w:rsid w:val="00F345D9"/>
    <w:rsid w:val="00F357C7"/>
    <w:rsid w:val="00F36864"/>
    <w:rsid w:val="00F43D12"/>
    <w:rsid w:val="00F452C5"/>
    <w:rsid w:val="00F524DA"/>
    <w:rsid w:val="00F556C6"/>
    <w:rsid w:val="00F5678D"/>
    <w:rsid w:val="00F64D7C"/>
    <w:rsid w:val="00F72357"/>
    <w:rsid w:val="00F75AE7"/>
    <w:rsid w:val="00F77EAE"/>
    <w:rsid w:val="00F82D31"/>
    <w:rsid w:val="00F86C36"/>
    <w:rsid w:val="00F9487C"/>
    <w:rsid w:val="00FA0FAF"/>
    <w:rsid w:val="00FA4FF8"/>
    <w:rsid w:val="00FA63C8"/>
    <w:rsid w:val="00FA76FC"/>
    <w:rsid w:val="00FB0E5A"/>
    <w:rsid w:val="00FB1B24"/>
    <w:rsid w:val="00FB66B2"/>
    <w:rsid w:val="00FB6CF3"/>
    <w:rsid w:val="00FC517D"/>
    <w:rsid w:val="00FE0D37"/>
    <w:rsid w:val="00FE0DE7"/>
    <w:rsid w:val="00FE4426"/>
    <w:rsid w:val="00FE5D09"/>
    <w:rsid w:val="00FE74D5"/>
    <w:rsid w:val="00FE77A2"/>
    <w:rsid w:val="00FF115D"/>
    <w:rsid w:val="00FF32C2"/>
    <w:rsid w:val="00FF4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5D1E3"/>
  <w15:docId w15:val="{A56AECF9-BFE6-4A8F-91EA-E47561714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B5C"/>
    <w:pPr>
      <w:spacing w:line="360" w:lineRule="auto"/>
    </w:pPr>
    <w:rPr>
      <w:rFonts w:ascii="Courier New" w:hAnsi="Courier New"/>
    </w:rPr>
  </w:style>
  <w:style w:type="paragraph" w:styleId="Heading1">
    <w:name w:val="heading 1"/>
    <w:basedOn w:val="Normal"/>
    <w:next w:val="Normal"/>
    <w:qFormat/>
    <w:rsid w:val="00E75B5C"/>
    <w:pPr>
      <w:keepNext/>
      <w:numPr>
        <w:numId w:val="32"/>
      </w:numPr>
      <w:spacing w:before="240" w:after="60"/>
      <w:outlineLvl w:val="0"/>
    </w:pPr>
    <w:rPr>
      <w:rFonts w:ascii="Arial" w:hAnsi="Arial"/>
      <w:b/>
      <w:kern w:val="28"/>
      <w:sz w:val="28"/>
    </w:rPr>
  </w:style>
  <w:style w:type="paragraph" w:styleId="Heading2">
    <w:name w:val="heading 2"/>
    <w:basedOn w:val="Normal"/>
    <w:next w:val="Normal"/>
    <w:link w:val="Heading2Char"/>
    <w:qFormat/>
    <w:rsid w:val="00E75B5C"/>
    <w:pPr>
      <w:keepNext/>
      <w:numPr>
        <w:ilvl w:val="1"/>
        <w:numId w:val="3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E75B5C"/>
    <w:pPr>
      <w:keepNext/>
      <w:numPr>
        <w:ilvl w:val="2"/>
        <w:numId w:val="32"/>
      </w:numPr>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215038"/>
    <w:pPr>
      <w:keepNext/>
      <w:numPr>
        <w:ilvl w:val="3"/>
        <w:numId w:val="17"/>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215038"/>
    <w:pPr>
      <w:numPr>
        <w:ilvl w:val="4"/>
        <w:numId w:val="1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215038"/>
    <w:pPr>
      <w:numPr>
        <w:ilvl w:val="5"/>
        <w:numId w:val="17"/>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215038"/>
    <w:pPr>
      <w:numPr>
        <w:ilvl w:val="6"/>
        <w:numId w:val="17"/>
      </w:num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215038"/>
    <w:pPr>
      <w:numPr>
        <w:ilvl w:val="7"/>
        <w:numId w:val="17"/>
      </w:num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215038"/>
    <w:pPr>
      <w:numPr>
        <w:ilvl w:val="8"/>
        <w:numId w:val="17"/>
      </w:num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15038"/>
    <w:rPr>
      <w:rFonts w:ascii="Arial" w:hAnsi="Arial" w:cs="Arial"/>
      <w:b/>
      <w:bCs/>
      <w:i/>
      <w:iCs/>
      <w:sz w:val="28"/>
      <w:szCs w:val="28"/>
    </w:rPr>
  </w:style>
  <w:style w:type="character" w:customStyle="1" w:styleId="Heading3Char">
    <w:name w:val="Heading 3 Char"/>
    <w:link w:val="Heading3"/>
    <w:rsid w:val="00215038"/>
    <w:rPr>
      <w:rFonts w:ascii="Arial" w:hAnsi="Arial" w:cs="Arial"/>
      <w:b/>
      <w:bCs/>
      <w:sz w:val="26"/>
      <w:szCs w:val="26"/>
    </w:rPr>
  </w:style>
  <w:style w:type="character" w:customStyle="1" w:styleId="Heading4Char">
    <w:name w:val="Heading 4 Char"/>
    <w:link w:val="Heading4"/>
    <w:semiHidden/>
    <w:rsid w:val="00215038"/>
    <w:rPr>
      <w:rFonts w:ascii="Calibri" w:hAnsi="Calibri"/>
      <w:b/>
      <w:bCs/>
      <w:sz w:val="28"/>
      <w:szCs w:val="28"/>
    </w:rPr>
  </w:style>
  <w:style w:type="character" w:customStyle="1" w:styleId="Heading5Char">
    <w:name w:val="Heading 5 Char"/>
    <w:link w:val="Heading5"/>
    <w:semiHidden/>
    <w:rsid w:val="00215038"/>
    <w:rPr>
      <w:rFonts w:ascii="Calibri" w:hAnsi="Calibri"/>
      <w:b/>
      <w:bCs/>
      <w:i/>
      <w:iCs/>
      <w:sz w:val="26"/>
      <w:szCs w:val="26"/>
    </w:rPr>
  </w:style>
  <w:style w:type="character" w:customStyle="1" w:styleId="Heading6Char">
    <w:name w:val="Heading 6 Char"/>
    <w:link w:val="Heading6"/>
    <w:semiHidden/>
    <w:rsid w:val="00215038"/>
    <w:rPr>
      <w:rFonts w:ascii="Calibri" w:hAnsi="Calibri"/>
      <w:b/>
      <w:bCs/>
      <w:sz w:val="22"/>
      <w:szCs w:val="22"/>
    </w:rPr>
  </w:style>
  <w:style w:type="character" w:customStyle="1" w:styleId="Heading7Char">
    <w:name w:val="Heading 7 Char"/>
    <w:link w:val="Heading7"/>
    <w:semiHidden/>
    <w:rsid w:val="00215038"/>
    <w:rPr>
      <w:rFonts w:ascii="Calibri" w:hAnsi="Calibri"/>
      <w:szCs w:val="24"/>
    </w:rPr>
  </w:style>
  <w:style w:type="character" w:customStyle="1" w:styleId="Heading8Char">
    <w:name w:val="Heading 8 Char"/>
    <w:link w:val="Heading8"/>
    <w:semiHidden/>
    <w:rsid w:val="00215038"/>
    <w:rPr>
      <w:rFonts w:ascii="Calibri" w:hAnsi="Calibri"/>
      <w:i/>
      <w:iCs/>
      <w:szCs w:val="24"/>
    </w:rPr>
  </w:style>
  <w:style w:type="character" w:customStyle="1" w:styleId="Heading9Char">
    <w:name w:val="Heading 9 Char"/>
    <w:link w:val="Heading9"/>
    <w:semiHidden/>
    <w:rsid w:val="00215038"/>
    <w:rPr>
      <w:rFonts w:ascii="Calibri Light" w:hAnsi="Calibri Light"/>
      <w:sz w:val="22"/>
      <w:szCs w:val="22"/>
    </w:rPr>
  </w:style>
  <w:style w:type="paragraph" w:customStyle="1" w:styleId="CMT">
    <w:name w:val="CMT"/>
    <w:basedOn w:val="Normal"/>
    <w:rsid w:val="00215038"/>
    <w:pPr>
      <w:keepNext/>
      <w:tabs>
        <w:tab w:val="left" w:pos="4680"/>
      </w:tabs>
      <w:suppressAutoHyphens/>
      <w:spacing w:before="240" w:after="240" w:line="240" w:lineRule="auto"/>
      <w:ind w:left="4320"/>
      <w:contextualSpacing/>
    </w:pPr>
    <w:rPr>
      <w:color w:val="0000FF"/>
    </w:rPr>
  </w:style>
  <w:style w:type="paragraph" w:styleId="BalloonText">
    <w:name w:val="Balloon Text"/>
    <w:basedOn w:val="Normal"/>
    <w:link w:val="BalloonTextChar"/>
    <w:rsid w:val="00E75B5C"/>
    <w:pPr>
      <w:spacing w:line="240" w:lineRule="auto"/>
    </w:pPr>
    <w:rPr>
      <w:rFonts w:ascii="Segoe UI" w:hAnsi="Segoe UI" w:cs="Segoe UI"/>
      <w:sz w:val="18"/>
      <w:szCs w:val="18"/>
    </w:rPr>
  </w:style>
  <w:style w:type="character" w:customStyle="1" w:styleId="BalloonTextChar">
    <w:name w:val="Balloon Text Char"/>
    <w:link w:val="BalloonText"/>
    <w:rsid w:val="00E75B5C"/>
    <w:rPr>
      <w:rFonts w:ascii="Segoe UI" w:hAnsi="Segoe UI" w:cs="Segoe UI"/>
      <w:sz w:val="18"/>
      <w:szCs w:val="18"/>
    </w:rPr>
  </w:style>
  <w:style w:type="paragraph" w:styleId="Header">
    <w:name w:val="header"/>
    <w:basedOn w:val="SpecNormal"/>
    <w:link w:val="HeaderChar"/>
    <w:rsid w:val="00E75B5C"/>
    <w:pPr>
      <w:spacing w:line="240" w:lineRule="auto"/>
      <w:jc w:val="right"/>
    </w:pPr>
  </w:style>
  <w:style w:type="paragraph" w:customStyle="1" w:styleId="SpecNormal">
    <w:name w:val="SpecNormal"/>
    <w:basedOn w:val="Normal"/>
    <w:link w:val="SpecNormalChar1"/>
    <w:rsid w:val="00E75B5C"/>
    <w:pPr>
      <w:suppressAutoHyphens/>
    </w:pPr>
  </w:style>
  <w:style w:type="character" w:customStyle="1" w:styleId="SpecNormalChar1">
    <w:name w:val="SpecNormal Char1"/>
    <w:link w:val="SpecNormal"/>
    <w:rsid w:val="00E75B5C"/>
    <w:rPr>
      <w:rFonts w:ascii="Courier New" w:hAnsi="Courier New"/>
    </w:rPr>
  </w:style>
  <w:style w:type="character" w:customStyle="1" w:styleId="HeaderChar">
    <w:name w:val="Header Char"/>
    <w:basedOn w:val="DefaultParagraphFont"/>
    <w:link w:val="Header"/>
    <w:rsid w:val="00C71D93"/>
    <w:rPr>
      <w:rFonts w:ascii="Courier New" w:hAnsi="Courier New"/>
    </w:rPr>
  </w:style>
  <w:style w:type="paragraph" w:styleId="Footer">
    <w:name w:val="footer"/>
    <w:basedOn w:val="Header"/>
    <w:link w:val="FooterChar"/>
    <w:rsid w:val="00E75B5C"/>
    <w:pPr>
      <w:jc w:val="center"/>
    </w:pPr>
  </w:style>
  <w:style w:type="character" w:customStyle="1" w:styleId="FooterChar">
    <w:name w:val="Footer Char"/>
    <w:basedOn w:val="DefaultParagraphFont"/>
    <w:link w:val="Footer"/>
    <w:rsid w:val="00C71D93"/>
    <w:rPr>
      <w:rFonts w:ascii="Courier New" w:hAnsi="Courier New"/>
    </w:rPr>
  </w:style>
  <w:style w:type="paragraph" w:customStyle="1" w:styleId="Article">
    <w:name w:val="Article"/>
    <w:basedOn w:val="Normal"/>
    <w:next w:val="Level1"/>
    <w:rsid w:val="00E75B5C"/>
    <w:pPr>
      <w:keepNext/>
      <w:keepLines/>
      <w:suppressAutoHyphens/>
    </w:pPr>
    <w:rPr>
      <w:caps/>
    </w:rPr>
  </w:style>
  <w:style w:type="paragraph" w:customStyle="1" w:styleId="Level1">
    <w:name w:val="Level1"/>
    <w:basedOn w:val="SpecNormal"/>
    <w:link w:val="Level1Char1"/>
    <w:rsid w:val="00E75B5C"/>
    <w:pPr>
      <w:numPr>
        <w:ilvl w:val="2"/>
        <w:numId w:val="39"/>
      </w:numPr>
      <w:tabs>
        <w:tab w:val="left" w:pos="720"/>
      </w:tabs>
    </w:pPr>
  </w:style>
  <w:style w:type="character" w:customStyle="1" w:styleId="Level1Char1">
    <w:name w:val="Level1 Char1"/>
    <w:basedOn w:val="SpecNormalChar1"/>
    <w:link w:val="Level1"/>
    <w:rsid w:val="00E75B5C"/>
    <w:rPr>
      <w:rFonts w:ascii="Courier New" w:hAnsi="Courier New"/>
    </w:rPr>
  </w:style>
  <w:style w:type="paragraph" w:customStyle="1" w:styleId="ArticleB">
    <w:name w:val="ArticleB"/>
    <w:basedOn w:val="Article"/>
    <w:next w:val="Level1"/>
    <w:rsid w:val="00E75B5C"/>
    <w:pPr>
      <w:numPr>
        <w:ilvl w:val="1"/>
        <w:numId w:val="39"/>
      </w:numPr>
    </w:pPr>
    <w:rPr>
      <w:b/>
    </w:rPr>
  </w:style>
  <w:style w:type="paragraph" w:customStyle="1" w:styleId="Level2">
    <w:name w:val="Level2"/>
    <w:basedOn w:val="Level1"/>
    <w:link w:val="Level2Char1"/>
    <w:rsid w:val="00E75B5C"/>
    <w:pPr>
      <w:numPr>
        <w:ilvl w:val="3"/>
      </w:numPr>
      <w:tabs>
        <w:tab w:val="clear" w:pos="720"/>
        <w:tab w:val="left" w:pos="1080"/>
      </w:tabs>
    </w:pPr>
  </w:style>
  <w:style w:type="character" w:customStyle="1" w:styleId="Level2Char1">
    <w:name w:val="Level2 Char1"/>
    <w:basedOn w:val="Level1Char1"/>
    <w:link w:val="Level2"/>
    <w:rsid w:val="00E75B5C"/>
    <w:rPr>
      <w:rFonts w:ascii="Courier New" w:hAnsi="Courier New"/>
    </w:rPr>
  </w:style>
  <w:style w:type="paragraph" w:customStyle="1" w:styleId="Level3">
    <w:name w:val="Level3"/>
    <w:basedOn w:val="Level2"/>
    <w:link w:val="Level3Char"/>
    <w:rsid w:val="00E75B5C"/>
    <w:pPr>
      <w:numPr>
        <w:ilvl w:val="4"/>
      </w:numPr>
      <w:tabs>
        <w:tab w:val="clear" w:pos="1080"/>
        <w:tab w:val="left" w:pos="1440"/>
      </w:tabs>
    </w:pPr>
  </w:style>
  <w:style w:type="character" w:customStyle="1" w:styleId="Level3Char">
    <w:name w:val="Level3 Char"/>
    <w:basedOn w:val="Level2Char1"/>
    <w:link w:val="Level3"/>
    <w:rsid w:val="00E75B5C"/>
    <w:rPr>
      <w:rFonts w:ascii="Courier New" w:hAnsi="Courier New"/>
    </w:rPr>
  </w:style>
  <w:style w:type="paragraph" w:customStyle="1" w:styleId="Level4">
    <w:name w:val="Level4"/>
    <w:basedOn w:val="Level3"/>
    <w:rsid w:val="00E75B5C"/>
    <w:pPr>
      <w:numPr>
        <w:ilvl w:val="5"/>
      </w:numPr>
      <w:tabs>
        <w:tab w:val="left" w:pos="1800"/>
      </w:tabs>
    </w:pPr>
  </w:style>
  <w:style w:type="paragraph" w:customStyle="1" w:styleId="Level5">
    <w:name w:val="Level5"/>
    <w:basedOn w:val="Level4"/>
    <w:rsid w:val="00E75B5C"/>
    <w:pPr>
      <w:numPr>
        <w:ilvl w:val="6"/>
      </w:numPr>
      <w:tabs>
        <w:tab w:val="left" w:pos="2160"/>
      </w:tabs>
    </w:pPr>
  </w:style>
  <w:style w:type="paragraph" w:customStyle="1" w:styleId="Level6">
    <w:name w:val="Level6"/>
    <w:basedOn w:val="Normal"/>
    <w:rsid w:val="00E75B5C"/>
    <w:pPr>
      <w:tabs>
        <w:tab w:val="left" w:pos="1440"/>
        <w:tab w:val="left" w:pos="1800"/>
        <w:tab w:val="left" w:pos="2160"/>
        <w:tab w:val="left" w:pos="2520"/>
        <w:tab w:val="left" w:pos="2610"/>
      </w:tabs>
      <w:suppressAutoHyphens/>
      <w:ind w:left="2160"/>
    </w:pPr>
  </w:style>
  <w:style w:type="paragraph" w:customStyle="1" w:styleId="PART">
    <w:name w:val="PART"/>
    <w:basedOn w:val="ArticleB"/>
    <w:next w:val="ArticleB"/>
    <w:qFormat/>
    <w:rsid w:val="00E75B5C"/>
    <w:pPr>
      <w:keepLines w:val="0"/>
      <w:numPr>
        <w:ilvl w:val="0"/>
      </w:numPr>
      <w:outlineLvl w:val="0"/>
    </w:pPr>
  </w:style>
  <w:style w:type="paragraph" w:customStyle="1" w:styleId="Pubs">
    <w:name w:val="Pubs"/>
    <w:basedOn w:val="Level1"/>
    <w:rsid w:val="00E75B5C"/>
    <w:pPr>
      <w:numPr>
        <w:ilvl w:val="0"/>
        <w:numId w:val="0"/>
      </w:numPr>
      <w:tabs>
        <w:tab w:val="clear" w:pos="720"/>
        <w:tab w:val="left" w:leader="dot" w:pos="3600"/>
      </w:tabs>
      <w:ind w:left="3600" w:hanging="2880"/>
    </w:pPr>
  </w:style>
  <w:style w:type="paragraph" w:customStyle="1" w:styleId="SpecNormalCentered">
    <w:name w:val="SpecNormal + Centered"/>
    <w:basedOn w:val="SpecNormal"/>
    <w:qFormat/>
    <w:rsid w:val="00E75B5C"/>
    <w:pPr>
      <w:jc w:val="center"/>
    </w:pPr>
  </w:style>
  <w:style w:type="paragraph" w:customStyle="1" w:styleId="SpecNote">
    <w:name w:val="SpecNote"/>
    <w:basedOn w:val="SpecNormal"/>
    <w:link w:val="SpecNoteChar1"/>
    <w:rsid w:val="00E75B5C"/>
    <w:pPr>
      <w:spacing w:line="240" w:lineRule="auto"/>
      <w:ind w:left="4320"/>
      <w:outlineLvl w:val="0"/>
    </w:pPr>
  </w:style>
  <w:style w:type="character" w:customStyle="1" w:styleId="SpecNoteChar1">
    <w:name w:val="SpecNote Char1"/>
    <w:basedOn w:val="SpecNormalChar1"/>
    <w:link w:val="SpecNote"/>
    <w:rsid w:val="00E75B5C"/>
    <w:rPr>
      <w:rFonts w:ascii="Courier New" w:hAnsi="Courier New"/>
    </w:rPr>
  </w:style>
  <w:style w:type="paragraph" w:customStyle="1" w:styleId="SpecNoteNumbered">
    <w:name w:val="SpecNote Numbered"/>
    <w:basedOn w:val="SpecNote"/>
    <w:rsid w:val="00E75B5C"/>
    <w:pPr>
      <w:tabs>
        <w:tab w:val="left" w:pos="4680"/>
      </w:tabs>
      <w:ind w:left="4680" w:hanging="360"/>
      <w:outlineLvl w:val="9"/>
    </w:pPr>
  </w:style>
  <w:style w:type="paragraph" w:customStyle="1" w:styleId="SpecTable">
    <w:name w:val="SpecTable"/>
    <w:basedOn w:val="SpecNormal"/>
    <w:rsid w:val="00E75B5C"/>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SpecTitle">
    <w:name w:val="SpecTitle"/>
    <w:basedOn w:val="SpecNormal"/>
    <w:next w:val="SpecNormal"/>
    <w:qFormat/>
    <w:rsid w:val="00E75B5C"/>
    <w:pPr>
      <w:spacing w:line="240" w:lineRule="auto"/>
      <w:jc w:val="center"/>
    </w:pPr>
    <w:rPr>
      <w:b/>
      <w:caps/>
    </w:rPr>
  </w:style>
  <w:style w:type="paragraph" w:customStyle="1" w:styleId="Style1">
    <w:name w:val="Style1"/>
    <w:basedOn w:val="PART"/>
    <w:next w:val="ArticleB"/>
    <w:qFormat/>
    <w:rsid w:val="00E75B5C"/>
    <w:pPr>
      <w:numPr>
        <w:numId w:val="0"/>
      </w:numPr>
      <w:spacing w:line="240" w:lineRule="auto"/>
    </w:pPr>
  </w:style>
  <w:style w:type="paragraph" w:customStyle="1" w:styleId="Default">
    <w:name w:val="Default"/>
    <w:rsid w:val="000C4998"/>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89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e\AppData\Roaming\Microsoft\Templates\VA%20Spec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VA SpecStyles</Template>
  <TotalTime>130</TotalTime>
  <Pages>16</Pages>
  <Words>3610</Words>
  <Characters>20126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SECTION 07 53 23 - ETHYLENE-PROPYLENE-DIENE-MONOMER ROOFING</vt:lpstr>
    </vt:vector>
  </TitlesOfParts>
  <Company>Department of Veterans Affairs</Company>
  <LinksUpToDate>false</LinksUpToDate>
  <CharactersWithSpaces>23689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 53 23 - ETHYLENE-PROPYLENE-DIENE-MONOMER ROOFING</dc:title>
  <dc:subject>Master Construction Specifications</dc:subject>
  <dc:creator>Department of Veterans Affairs, Office of Construction and Facilities Management, Facilities Standards Service</dc:creator>
  <cp:lastModifiedBy>Shurp, Leonid</cp:lastModifiedBy>
  <cp:revision>16</cp:revision>
  <cp:lastPrinted>2016-01-25T18:08:00Z</cp:lastPrinted>
  <dcterms:created xsi:type="dcterms:W3CDTF">2021-05-27T15:06:00Z</dcterms:created>
  <dcterms:modified xsi:type="dcterms:W3CDTF">2021-07-27T22:27:00Z</dcterms:modified>
</cp:coreProperties>
</file>

<file path=docProps/custom.xml><?xml version="1.0" encoding="utf-8"?>
<Properties xmlns="http://schemas.openxmlformats.org/officeDocument/2006/custom-properties" xmlns:vt="http://schemas.openxmlformats.org/officeDocument/2006/docPropsVTypes"/>
</file>